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146" w:rsidRPr="008D5146" w:rsidRDefault="008D5146" w:rsidP="008D514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</w:t>
      </w:r>
      <w:r w:rsidR="00186FEA">
        <w:rPr>
          <w:b/>
        </w:rPr>
        <w:t xml:space="preserve">                          </w:t>
      </w:r>
      <w:r w:rsidRPr="008D5146">
        <w:rPr>
          <w:b/>
        </w:rPr>
        <w:t xml:space="preserve">Приложение </w:t>
      </w:r>
      <w:r w:rsidR="00715E76">
        <w:rPr>
          <w:b/>
        </w:rPr>
        <w:t>№</w:t>
      </w:r>
      <w:r w:rsidRPr="008D5146">
        <w:rPr>
          <w:b/>
        </w:rPr>
        <w:t>1</w:t>
      </w:r>
      <w:r w:rsidR="00715E76">
        <w:rPr>
          <w:b/>
        </w:rPr>
        <w:t>.1.</w:t>
      </w:r>
      <w:r w:rsidRPr="008D5146">
        <w:rPr>
          <w:b/>
        </w:rPr>
        <w:t xml:space="preserve">   </w:t>
      </w:r>
    </w:p>
    <w:p w:rsidR="00203696" w:rsidRDefault="00014E18" w:rsidP="00203696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КАРТА ЗАКАЗА РЕГИСТРАТОРА</w:t>
      </w:r>
    </w:p>
    <w:p w:rsidR="000647DA" w:rsidRDefault="000647DA" w:rsidP="000647DA">
      <w:pPr>
        <w:pStyle w:val="af5"/>
        <w:jc w:val="center"/>
      </w:pPr>
    </w:p>
    <w:p w:rsidR="00186331" w:rsidRPr="000647DA" w:rsidRDefault="00186331" w:rsidP="000647DA">
      <w:pPr>
        <w:pStyle w:val="af5"/>
        <w:jc w:val="center"/>
      </w:pPr>
    </w:p>
    <w:p w:rsidR="00125290" w:rsidRPr="00B95646" w:rsidRDefault="00125290" w:rsidP="005C5B41">
      <w:pPr>
        <w:pStyle w:val="af5"/>
        <w:numPr>
          <w:ilvl w:val="0"/>
          <w:numId w:val="3"/>
        </w:numPr>
        <w:jc w:val="center"/>
        <w:rPr>
          <w:snapToGrid w:val="0"/>
        </w:rPr>
      </w:pPr>
      <w:r w:rsidRPr="00B95646">
        <w:t>Заказчик:</w:t>
      </w:r>
    </w:p>
    <w:p w:rsidR="003D34A5" w:rsidRDefault="003D34A5" w:rsidP="00B458A2">
      <w:pPr>
        <w:pStyle w:val="af5"/>
        <w:ind w:left="360"/>
        <w:rPr>
          <w:snapToGrid w:val="0"/>
        </w:rPr>
      </w:pPr>
    </w:p>
    <w:p w:rsidR="00186331" w:rsidRDefault="00186331" w:rsidP="00B458A2">
      <w:pPr>
        <w:pStyle w:val="af5"/>
        <w:ind w:left="360"/>
        <w:rPr>
          <w:snapToGrid w:val="0"/>
        </w:rPr>
      </w:pPr>
    </w:p>
    <w:p w:rsidR="00125290" w:rsidRPr="00B95646" w:rsidRDefault="008853B2" w:rsidP="005C5B41">
      <w:pPr>
        <w:pStyle w:val="af5"/>
        <w:numPr>
          <w:ilvl w:val="0"/>
          <w:numId w:val="3"/>
        </w:numPr>
        <w:jc w:val="center"/>
        <w:rPr>
          <w:snapToGrid w:val="0"/>
        </w:rPr>
      </w:pPr>
      <w:r>
        <w:rPr>
          <w:snapToGrid w:val="0"/>
        </w:rPr>
        <w:t xml:space="preserve">Выбор типоисполнения </w:t>
      </w:r>
      <w:r w:rsidR="00125290" w:rsidRPr="00B95646">
        <w:rPr>
          <w:snapToGrid w:val="0"/>
        </w:rPr>
        <w:t>шкафа</w:t>
      </w:r>
      <w:r w:rsidR="00B95646">
        <w:rPr>
          <w:snapToGrid w:val="0"/>
        </w:rPr>
        <w:t xml:space="preserve"> (терминала):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425"/>
        <w:gridCol w:w="1843"/>
        <w:gridCol w:w="425"/>
        <w:gridCol w:w="1843"/>
        <w:gridCol w:w="425"/>
        <w:gridCol w:w="1938"/>
      </w:tblGrid>
      <w:tr w:rsidR="00203696" w:rsidTr="004309B3">
        <w:trPr>
          <w:trHeight w:val="2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</w:pPr>
            <w:r>
              <w:t xml:space="preserve">Организация </w:t>
            </w:r>
          </w:p>
        </w:tc>
        <w:tc>
          <w:tcPr>
            <w:tcW w:w="68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696" w:rsidRPr="003E384E" w:rsidRDefault="00EC52D8" w:rsidP="0012142A">
            <w:pPr>
              <w:pStyle w:val="aff"/>
              <w:spacing w:after="0"/>
              <w:jc w:val="center"/>
            </w:pPr>
            <w:r>
              <w:rPr>
                <w:color w:val="000000"/>
              </w:rPr>
              <w:t>Филиал АО «ДРСК» – «Амурские ЭС» СП «</w:t>
            </w:r>
            <w:r w:rsidR="001601F9">
              <w:rPr>
                <w:color w:val="000000"/>
              </w:rPr>
              <w:t>В</w:t>
            </w:r>
            <w:r>
              <w:rPr>
                <w:color w:val="000000"/>
              </w:rPr>
              <w:t>ЭС»</w:t>
            </w:r>
          </w:p>
        </w:tc>
      </w:tr>
      <w:tr w:rsidR="00203696" w:rsidTr="004309B3">
        <w:trPr>
          <w:trHeight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</w:pPr>
            <w:r>
              <w:t>Наименование объекта</w:t>
            </w:r>
          </w:p>
        </w:tc>
        <w:tc>
          <w:tcPr>
            <w:tcW w:w="68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696" w:rsidRPr="00860758" w:rsidRDefault="00860758" w:rsidP="001601F9">
            <w:pPr>
              <w:suppressAutoHyphens/>
              <w:snapToGrid w:val="0"/>
              <w:jc w:val="center"/>
            </w:pPr>
            <w:r>
              <w:rPr>
                <w:color w:val="000000"/>
              </w:rPr>
              <w:t>ПС 110/35/10 кВ «</w:t>
            </w:r>
            <w:r w:rsidR="001601F9">
              <w:rPr>
                <w:color w:val="000000"/>
              </w:rPr>
              <w:t>Озёрная</w:t>
            </w:r>
            <w:r>
              <w:rPr>
                <w:color w:val="000000"/>
              </w:rPr>
              <w:t>»</w:t>
            </w:r>
          </w:p>
        </w:tc>
      </w:tr>
      <w:tr w:rsidR="00203696" w:rsidTr="004309B3">
        <w:trPr>
          <w:trHeight w:val="2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</w:pPr>
            <w:r>
              <w:t>Исполнение   «</w:t>
            </w:r>
            <w:r>
              <w:rPr>
                <w:b/>
              </w:rPr>
              <w:t>И</w:t>
            </w:r>
            <w:r>
              <w:t>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  <w:jc w:val="center"/>
              <w:rPr>
                <w:color w:val="BFBFBF"/>
              </w:rPr>
            </w:pPr>
            <w:r>
              <w:rPr>
                <w:color w:val="BFBFBF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  <w:jc w:val="center"/>
              <w:rPr>
                <w:color w:val="BFBFBF"/>
              </w:rPr>
            </w:pPr>
            <w:r>
              <w:t xml:space="preserve">Терминал </w:t>
            </w:r>
            <w:r>
              <w:rPr>
                <w:color w:val="BFBFBF"/>
              </w:rPr>
              <w:t>(И=0)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Pr="006116C2" w:rsidRDefault="00203696" w:rsidP="008853B2">
            <w:pPr>
              <w:suppressAutoHyphens/>
              <w:snapToGrid w:val="0"/>
              <w:jc w:val="center"/>
              <w:rPr>
                <w:b/>
              </w:rPr>
            </w:pPr>
            <w:r w:rsidRPr="006116C2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  <w:jc w:val="center"/>
              <w:rPr>
                <w:color w:val="BFBFBF"/>
              </w:rPr>
            </w:pPr>
            <w:r>
              <w:t xml:space="preserve">Шкаф </w:t>
            </w:r>
            <w:r>
              <w:rPr>
                <w:color w:val="BFBFBF"/>
              </w:rPr>
              <w:t>(И=1)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  <w:jc w:val="center"/>
              <w:rPr>
                <w:color w:val="BFBFBF"/>
              </w:rPr>
            </w:pPr>
            <w:r>
              <w:rPr>
                <w:color w:val="BFBFBF"/>
              </w:rPr>
              <w:t>2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696" w:rsidRDefault="00203696" w:rsidP="004309B3">
            <w:pPr>
              <w:suppressAutoHyphens/>
              <w:snapToGrid w:val="0"/>
              <w:jc w:val="center"/>
              <w:rPr>
                <w:color w:val="BFBFBF"/>
              </w:rPr>
            </w:pPr>
            <w:r>
              <w:t xml:space="preserve">Панель </w:t>
            </w:r>
            <w:r>
              <w:rPr>
                <w:color w:val="BFBFBF"/>
              </w:rPr>
              <w:t>(И=2)</w:t>
            </w:r>
          </w:p>
        </w:tc>
      </w:tr>
    </w:tbl>
    <w:p w:rsidR="003D34A5" w:rsidRDefault="00203696" w:rsidP="00203696">
      <w:pPr>
        <w:pStyle w:val="af5"/>
        <w:ind w:left="360"/>
      </w:pPr>
      <w:r>
        <w:tab/>
      </w:r>
      <w:r>
        <w:tab/>
      </w:r>
      <w:r>
        <w:tab/>
      </w:r>
    </w:p>
    <w:p w:rsidR="00203696" w:rsidRDefault="00203696" w:rsidP="00203696">
      <w:pPr>
        <w:pStyle w:val="af5"/>
        <w:ind w:left="360"/>
      </w:pPr>
      <w:r>
        <w:tab/>
      </w:r>
      <w:r>
        <w:tab/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284"/>
        <w:gridCol w:w="283"/>
        <w:gridCol w:w="284"/>
        <w:gridCol w:w="239"/>
        <w:gridCol w:w="963"/>
        <w:gridCol w:w="286"/>
        <w:gridCol w:w="277"/>
        <w:gridCol w:w="287"/>
        <w:gridCol w:w="308"/>
        <w:gridCol w:w="266"/>
        <w:gridCol w:w="298"/>
        <w:gridCol w:w="319"/>
        <w:gridCol w:w="309"/>
        <w:gridCol w:w="319"/>
        <w:gridCol w:w="266"/>
      </w:tblGrid>
      <w:tr w:rsidR="00FA0EE9" w:rsidTr="00EF6114">
        <w:tc>
          <w:tcPr>
            <w:tcW w:w="851" w:type="dxa"/>
          </w:tcPr>
          <w:p w:rsidR="00FA0EE9" w:rsidRDefault="00FA0EE9" w:rsidP="00EF6114">
            <w:pPr>
              <w:suppressAutoHyphens/>
              <w:snapToGrid w:val="0"/>
              <w:jc w:val="right"/>
              <w:rPr>
                <w:b/>
                <w:spacing w:val="20"/>
              </w:rPr>
            </w:pPr>
            <w:r>
              <w:rPr>
                <w:b/>
                <w:spacing w:val="20"/>
              </w:rPr>
              <w:t>Тип:</w:t>
            </w:r>
          </w:p>
        </w:tc>
        <w:tc>
          <w:tcPr>
            <w:tcW w:w="2693" w:type="dxa"/>
          </w:tcPr>
          <w:p w:rsidR="00FA0EE9" w:rsidRDefault="00FA0EE9" w:rsidP="00EF6114">
            <w:pPr>
              <w:suppressAutoHyphens/>
              <w:snapToGri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«БРЕСЛЕР-</w:t>
            </w:r>
          </w:p>
        </w:tc>
        <w:tc>
          <w:tcPr>
            <w:tcW w:w="284" w:type="dxa"/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0</w:t>
            </w:r>
          </w:p>
        </w:tc>
        <w:tc>
          <w:tcPr>
            <w:tcW w:w="283" w:type="dxa"/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1</w:t>
            </w:r>
          </w:p>
        </w:tc>
        <w:tc>
          <w:tcPr>
            <w:tcW w:w="239" w:type="dxa"/>
            <w:tcBorders>
              <w:left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7</w:t>
            </w:r>
          </w:p>
        </w:tc>
        <w:tc>
          <w:tcPr>
            <w:tcW w:w="963" w:type="dxa"/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.010.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7604AF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3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3887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2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3887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3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3887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2</w:t>
            </w:r>
          </w:p>
        </w:tc>
        <w:tc>
          <w:tcPr>
            <w:tcW w:w="266" w:type="dxa"/>
            <w:tcBorders>
              <w:left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.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</w:p>
        </w:tc>
        <w:tc>
          <w:tcPr>
            <w:tcW w:w="266" w:type="dxa"/>
            <w:tcBorders>
              <w:left w:val="single" w:sz="4" w:space="0" w:color="000000"/>
            </w:tcBorders>
          </w:tcPr>
          <w:p w:rsidR="00FA0EE9" w:rsidRDefault="00FA0EE9" w:rsidP="00EF6114">
            <w:pPr>
              <w:suppressAutoHyphens/>
              <w:snapToGrid w:val="0"/>
              <w:rPr>
                <w:b/>
                <w:spacing w:val="20"/>
              </w:rPr>
            </w:pPr>
            <w:r>
              <w:rPr>
                <w:b/>
                <w:spacing w:val="20"/>
              </w:rPr>
              <w:t>»</w:t>
            </w:r>
          </w:p>
        </w:tc>
      </w:tr>
    </w:tbl>
    <w:p w:rsidR="00FA0EE9" w:rsidRDefault="00F002C1" w:rsidP="00FA0EE9">
      <w:pPr>
        <w:pStyle w:val="af5"/>
        <w:ind w:left="360"/>
        <w:rPr>
          <w:spacing w:val="2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6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80010</wp:posOffset>
                </wp:positionV>
                <wp:extent cx="1388745" cy="225425"/>
                <wp:effectExtent l="13335" t="7620" r="7620" b="5080"/>
                <wp:wrapNone/>
                <wp:docPr id="263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745" cy="22542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626" w:rsidRDefault="00F87626" w:rsidP="00FA0EE9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обозначение параметров: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8" o:spid="_x0000_s1026" type="#_x0000_t202" style="position:absolute;left:0;text-align:left;margin-left:89.9pt;margin-top:6.3pt;width:109.35pt;height:17.75pt;z-index:2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" fillcolor="#ddd" strokecolor="white" strokeweight=".5pt">
                <v:textbox inset="7.45pt,3.85pt,7.45pt,3.85pt">
                  <w:txbxContent>
                    <w:p w:rsidR="00F87626" w:rsidRDefault="00F87626" w:rsidP="00FA0EE9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обозначение параметров: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7" behindDoc="0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80010</wp:posOffset>
                </wp:positionV>
                <wp:extent cx="314325" cy="225425"/>
                <wp:effectExtent l="13335" t="7620" r="5715" b="5080"/>
                <wp:wrapNone/>
                <wp:docPr id="262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2542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626" w:rsidRDefault="00F87626" w:rsidP="00FA0EE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И</w:t>
                            </w:r>
                          </w:p>
                          <w:p w:rsidR="00F87626" w:rsidRDefault="00F87626" w:rsidP="00FA0EE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9" o:spid="_x0000_s1027" type="#_x0000_t202" style="position:absolute;left:0;text-align:left;margin-left:228.65pt;margin-top:6.3pt;width:24.75pt;height:17.75pt;z-index:27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" fillcolor="#ddd" strokecolor="white" strokeweight=".5pt">
                <v:textbox inset="7.45pt,3.85pt,7.45pt,3.85pt">
                  <w:txbxContent>
                    <w:p w:rsidR="00F87626" w:rsidRDefault="00F87626" w:rsidP="00FA0EE9">
                      <w:pPr>
                        <w:jc w:val="center"/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sz w:val="14"/>
                          <w:szCs w:val="14"/>
                        </w:rPr>
                        <w:t>И</w:t>
                      </w:r>
                    </w:p>
                    <w:p w:rsidR="00F87626" w:rsidRDefault="00F87626" w:rsidP="00FA0EE9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8" behindDoc="0" locked="0" layoutInCell="1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80010</wp:posOffset>
                </wp:positionV>
                <wp:extent cx="899795" cy="356870"/>
                <wp:effectExtent l="13970" t="7620" r="10160" b="6985"/>
                <wp:wrapNone/>
                <wp:docPr id="260" name="Text Box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5687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626" w:rsidRDefault="00F87626" w:rsidP="00FA0EE9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К     А      Д     М</w:t>
                            </w:r>
                          </w:p>
                          <w:p w:rsidR="00F87626" w:rsidRDefault="00F87626" w:rsidP="00FA0EE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-ый терминал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0" o:spid="_x0000_s1028" type="#_x0000_t202" style="position:absolute;left:0;text-align:left;margin-left:304.45pt;margin-top:6.3pt;width:70.85pt;height:28.1pt;z-index: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" fillcolor="#ddd" strokecolor="white" strokeweight=".5pt">
                <v:textbox inset="7.45pt,3.85pt,7.45pt,3.85pt">
                  <w:txbxContent>
                    <w:p w:rsidR="00F87626" w:rsidRDefault="00F87626" w:rsidP="00FA0EE9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sz w:val="14"/>
                          <w:szCs w:val="14"/>
                        </w:rPr>
                        <w:t>К     А      Д     М</w:t>
                      </w:r>
                    </w:p>
                    <w:p w:rsidR="00F87626" w:rsidRDefault="00F87626" w:rsidP="00FA0EE9">
                      <w:pPr>
                        <w:jc w:val="center"/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sz w:val="14"/>
                          <w:szCs w:val="14"/>
                          <w:lang w:val="en-US"/>
                        </w:rPr>
                        <w:t>I</w:t>
                      </w:r>
                      <w:r>
                        <w:rPr>
                          <w:b/>
                          <w:sz w:val="14"/>
                          <w:szCs w:val="14"/>
                        </w:rPr>
                        <w:t>-</w:t>
                      </w:r>
                      <w:proofErr w:type="spellStart"/>
                      <w:r>
                        <w:rPr>
                          <w:b/>
                          <w:sz w:val="14"/>
                          <w:szCs w:val="14"/>
                        </w:rPr>
                        <w:t>ый</w:t>
                      </w:r>
                      <w:proofErr w:type="spellEnd"/>
                      <w:r>
                        <w:rPr>
                          <w:b/>
                          <w:sz w:val="14"/>
                          <w:szCs w:val="14"/>
                        </w:rPr>
                        <w:t xml:space="preserve"> терминал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9" behindDoc="0" locked="0" layoutInCell="1" allowOverlap="1">
                <wp:simplePos x="0" y="0"/>
                <wp:positionH relativeFrom="column">
                  <wp:posOffset>4832350</wp:posOffset>
                </wp:positionH>
                <wp:positionV relativeFrom="paragraph">
                  <wp:posOffset>79375</wp:posOffset>
                </wp:positionV>
                <wp:extent cx="899795" cy="356870"/>
                <wp:effectExtent l="8255" t="6985" r="6350" b="7620"/>
                <wp:wrapNone/>
                <wp:docPr id="259" name="Text Box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5687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626" w:rsidRDefault="00F87626" w:rsidP="00FA0EE9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К     А      Д     М</w:t>
                            </w:r>
                          </w:p>
                          <w:p w:rsidR="00F87626" w:rsidRDefault="00F87626" w:rsidP="00FA0EE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-ой терминал</w:t>
                            </w:r>
                          </w:p>
                          <w:p w:rsidR="00F87626" w:rsidRDefault="00F87626" w:rsidP="00FA0EE9">
                            <w:pPr>
                              <w:rPr>
                                <w:b/>
                              </w:rPr>
                            </w:pPr>
                          </w:p>
                          <w:p w:rsidR="00F87626" w:rsidRDefault="00F87626" w:rsidP="00FA0EE9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1" o:spid="_x0000_s1029" type="#_x0000_t202" style="position:absolute;left:0;text-align:left;margin-left:380.5pt;margin-top:6.25pt;width:70.85pt;height:28.1pt;z-index:2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" fillcolor="#ddd" strokecolor="white" strokeweight=".5pt">
                <v:textbox inset="7.45pt,3.85pt,7.45pt,3.85pt">
                  <w:txbxContent>
                    <w:p w:rsidR="00F87626" w:rsidRDefault="00F87626" w:rsidP="00FA0EE9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sz w:val="14"/>
                          <w:szCs w:val="14"/>
                        </w:rPr>
                        <w:t>К     А      Д     М</w:t>
                      </w:r>
                    </w:p>
                    <w:p w:rsidR="00F87626" w:rsidRDefault="00F87626" w:rsidP="00FA0EE9">
                      <w:pPr>
                        <w:jc w:val="center"/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sz w:val="14"/>
                          <w:szCs w:val="14"/>
                          <w:lang w:val="en-US"/>
                        </w:rPr>
                        <w:t>II</w:t>
                      </w:r>
                      <w:r>
                        <w:rPr>
                          <w:b/>
                          <w:sz w:val="14"/>
                          <w:szCs w:val="14"/>
                        </w:rPr>
                        <w:t>-ой терминал</w:t>
                      </w:r>
                    </w:p>
                    <w:p w:rsidR="00F87626" w:rsidRDefault="00F87626" w:rsidP="00FA0EE9">
                      <w:pPr>
                        <w:rPr>
                          <w:b/>
                        </w:rPr>
                      </w:pPr>
                    </w:p>
                    <w:p w:rsidR="00F87626" w:rsidRDefault="00F87626" w:rsidP="00FA0EE9"/>
                  </w:txbxContent>
                </v:textbox>
              </v:shape>
            </w:pict>
          </mc:Fallback>
        </mc:AlternateContent>
      </w:r>
    </w:p>
    <w:p w:rsidR="00FA0EE9" w:rsidRDefault="00FA0EE9" w:rsidP="00FA0EE9">
      <w:pPr>
        <w:pStyle w:val="af5"/>
        <w:ind w:left="360"/>
      </w:pPr>
    </w:p>
    <w:p w:rsidR="003D34A5" w:rsidRDefault="003D34A5" w:rsidP="00203696">
      <w:pPr>
        <w:pStyle w:val="af5"/>
        <w:ind w:left="360"/>
      </w:pPr>
    </w:p>
    <w:p w:rsidR="003D34A5" w:rsidRDefault="003D34A5" w:rsidP="00203696">
      <w:pPr>
        <w:pStyle w:val="af5"/>
        <w:ind w:left="360"/>
      </w:pPr>
    </w:p>
    <w:p w:rsidR="003D34A5" w:rsidRDefault="003D34A5" w:rsidP="00203696">
      <w:pPr>
        <w:pStyle w:val="af5"/>
        <w:ind w:left="360"/>
      </w:pPr>
    </w:p>
    <w:p w:rsidR="003D34A5" w:rsidRDefault="003D34A5" w:rsidP="00203696">
      <w:pPr>
        <w:pStyle w:val="af5"/>
        <w:ind w:left="360"/>
      </w:pPr>
    </w:p>
    <w:p w:rsidR="003D34A5" w:rsidRDefault="003D34A5" w:rsidP="00203696">
      <w:pPr>
        <w:pStyle w:val="af5"/>
        <w:ind w:left="360"/>
      </w:pPr>
    </w:p>
    <w:p w:rsidR="00BE0DD4" w:rsidRDefault="00BE0DD4" w:rsidP="00203696">
      <w:pPr>
        <w:pStyle w:val="af5"/>
        <w:ind w:left="360"/>
      </w:pPr>
    </w:p>
    <w:p w:rsidR="00BE0DD4" w:rsidRDefault="00BE0DD4" w:rsidP="00203696">
      <w:pPr>
        <w:pStyle w:val="af5"/>
        <w:ind w:left="360"/>
      </w:pPr>
    </w:p>
    <w:p w:rsidR="00BE0DD4" w:rsidRDefault="00BE0DD4" w:rsidP="00203696">
      <w:pPr>
        <w:pStyle w:val="af5"/>
        <w:ind w:left="360"/>
      </w:pPr>
    </w:p>
    <w:p w:rsidR="00BE0DD4" w:rsidRDefault="00BE0DD4" w:rsidP="00203696">
      <w:pPr>
        <w:pStyle w:val="af5"/>
        <w:ind w:left="360"/>
      </w:pPr>
    </w:p>
    <w:p w:rsidR="00BE0DD4" w:rsidRDefault="00BE0DD4" w:rsidP="00203696">
      <w:pPr>
        <w:pStyle w:val="af5"/>
        <w:ind w:left="360"/>
      </w:pPr>
    </w:p>
    <w:p w:rsidR="005A61D9" w:rsidRDefault="005A61D9" w:rsidP="00B95646">
      <w:pPr>
        <w:pStyle w:val="af5"/>
        <w:tabs>
          <w:tab w:val="left" w:pos="7920"/>
        </w:tabs>
        <w:rPr>
          <w:b w:val="0"/>
          <w:snapToGrid w:val="0"/>
          <w:sz w:val="20"/>
          <w:szCs w:val="20"/>
        </w:rPr>
      </w:pPr>
    </w:p>
    <w:p w:rsidR="00F83674" w:rsidRPr="00AD7513" w:rsidRDefault="00F83674" w:rsidP="00B95646">
      <w:pPr>
        <w:pStyle w:val="af5"/>
        <w:tabs>
          <w:tab w:val="left" w:pos="7920"/>
        </w:tabs>
        <w:rPr>
          <w:b w:val="0"/>
          <w:snapToGrid w:val="0"/>
          <w:sz w:val="20"/>
          <w:szCs w:val="20"/>
        </w:rPr>
        <w:sectPr w:rsidR="00F83674" w:rsidRPr="00AD7513" w:rsidSect="001561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284" w:right="284" w:bottom="284" w:left="1418" w:header="907" w:footer="907" w:gutter="0"/>
          <w:pgNumType w:start="1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2"/>
        <w:gridCol w:w="1554"/>
        <w:gridCol w:w="1064"/>
        <w:gridCol w:w="1920"/>
        <w:gridCol w:w="567"/>
        <w:gridCol w:w="1278"/>
      </w:tblGrid>
      <w:tr w:rsidR="00070326" w:rsidTr="00433C84">
        <w:trPr>
          <w:trHeight w:val="278"/>
        </w:trPr>
        <w:tc>
          <w:tcPr>
            <w:tcW w:w="226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070326" w:rsidRDefault="00070326" w:rsidP="00070326">
            <w:pPr>
              <w:pStyle w:val="af5"/>
              <w:spacing w:line="276" w:lineRule="auto"/>
              <w:ind w:left="720"/>
              <w:jc w:val="left"/>
            </w:pPr>
          </w:p>
        </w:tc>
        <w:tc>
          <w:tcPr>
            <w:tcW w:w="1278" w:type="dxa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Примечание</w:t>
            </w:r>
          </w:p>
        </w:tc>
      </w:tr>
      <w:tr w:rsidR="00070326" w:rsidTr="00433C84">
        <w:trPr>
          <w:trHeight w:val="278"/>
        </w:trPr>
        <w:tc>
          <w:tcPr>
            <w:tcW w:w="2268" w:type="dxa"/>
            <w:vMerge w:val="restart"/>
            <w:shd w:val="clear" w:color="auto" w:fill="auto"/>
          </w:tcPr>
          <w:p w:rsidR="00070326" w:rsidRPr="00070326" w:rsidRDefault="00070326" w:rsidP="00070326">
            <w:pPr>
              <w:pStyle w:val="af5"/>
              <w:spacing w:before="240"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Тип конструктива</w:t>
            </w:r>
          </w:p>
        </w:tc>
        <w:tc>
          <w:tcPr>
            <w:tcW w:w="5814" w:type="dxa"/>
            <w:gridSpan w:val="5"/>
          </w:tcPr>
          <w:p w:rsidR="00070326" w:rsidRPr="00447C6E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Rittal</w:t>
            </w:r>
          </w:p>
        </w:tc>
        <w:tc>
          <w:tcPr>
            <w:tcW w:w="567" w:type="dxa"/>
          </w:tcPr>
          <w:p w:rsidR="00070326" w:rsidRDefault="00F002C1" w:rsidP="00070326">
            <w:pPr>
              <w:pStyle w:val="af5"/>
              <w:spacing w:line="276" w:lineRule="auto"/>
              <w:ind w:left="720"/>
              <w:jc w:val="left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2540"/>
                      <wp:docPr id="258" name="Полотно 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55" name="AutoShape 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6" name="AutoShape 7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6EC03E9" id="Полотно 72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74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"/>
                      <v:shape id="AutoShape 75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Tr="00433C84">
        <w:trPr>
          <w:trHeight w:val="278"/>
        </w:trPr>
        <w:tc>
          <w:tcPr>
            <w:tcW w:w="2268" w:type="dxa"/>
            <w:vMerge/>
            <w:shd w:val="clear" w:color="auto" w:fill="auto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</w:p>
        </w:tc>
        <w:tc>
          <w:tcPr>
            <w:tcW w:w="567" w:type="dxa"/>
          </w:tcPr>
          <w:p w:rsidR="00070326" w:rsidRDefault="00070326" w:rsidP="00642F4B">
            <w:pPr>
              <w:pStyle w:val="af5"/>
              <w:spacing w:line="276" w:lineRule="auto"/>
              <w:jc w:val="center"/>
            </w:pP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Tr="00433C84">
        <w:trPr>
          <w:trHeight w:val="278"/>
        </w:trPr>
        <w:tc>
          <w:tcPr>
            <w:tcW w:w="2268" w:type="dxa"/>
            <w:vMerge w:val="restart"/>
          </w:tcPr>
          <w:p w:rsidR="00070326" w:rsidRPr="00070326" w:rsidRDefault="00070326" w:rsidP="00070326">
            <w:pPr>
              <w:suppressAutoHyphens/>
              <w:snapToGrid w:val="0"/>
              <w:spacing w:line="276" w:lineRule="auto"/>
              <w:rPr>
                <w:sz w:val="20"/>
                <w:szCs w:val="20"/>
              </w:rPr>
            </w:pPr>
            <w:r w:rsidRPr="00070326">
              <w:rPr>
                <w:sz w:val="20"/>
                <w:szCs w:val="20"/>
              </w:rPr>
              <w:t>Габаритные размеры шкафа стандартные (Ш*В*Г) мм:</w:t>
            </w: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800*2000*600</w:t>
            </w:r>
          </w:p>
        </w:tc>
        <w:tc>
          <w:tcPr>
            <w:tcW w:w="567" w:type="dxa"/>
          </w:tcPr>
          <w:p w:rsidR="00070326" w:rsidRDefault="00F002C1" w:rsidP="00070326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2540" r="3175" b="0"/>
                      <wp:docPr id="254" name="Полотно 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51" name="AutoShape 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2" name="AutoShape 7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54BB48E" id="Полотно 68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70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"/>
                      <v:shape id="AutoShape 71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Tr="00433C84">
        <w:trPr>
          <w:trHeight w:val="464"/>
        </w:trPr>
        <w:tc>
          <w:tcPr>
            <w:tcW w:w="2268" w:type="dxa"/>
            <w:vMerge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5814" w:type="dxa"/>
            <w:gridSpan w:val="5"/>
          </w:tcPr>
          <w:p w:rsidR="00070326" w:rsidRDefault="00070326" w:rsidP="00070326">
            <w:pPr>
              <w:pStyle w:val="af5"/>
              <w:spacing w:line="276" w:lineRule="auto"/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</w:p>
        </w:tc>
        <w:tc>
          <w:tcPr>
            <w:tcW w:w="567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RPr="00070326" w:rsidTr="00433C84">
        <w:trPr>
          <w:trHeight w:val="278"/>
        </w:trPr>
        <w:tc>
          <w:tcPr>
            <w:tcW w:w="2268" w:type="dxa"/>
            <w:vMerge w:val="restart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Цоколь</w:t>
            </w: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Цоколь стандартный (без вентиляции)</w:t>
            </w:r>
          </w:p>
        </w:tc>
        <w:tc>
          <w:tcPr>
            <w:tcW w:w="567" w:type="dxa"/>
          </w:tcPr>
          <w:p w:rsidR="00070326" w:rsidRDefault="00F002C1" w:rsidP="00070326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3175" r="3175" b="0"/>
                      <wp:docPr id="250" name="Полотно 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47" name="AutoShape 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8" name="AutoShape 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6F87763" id="Полотно 64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66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"/>
                      <v:shape id="AutoShape 67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RPr="00070326" w:rsidTr="00433C84">
        <w:trPr>
          <w:trHeight w:val="278"/>
        </w:trPr>
        <w:tc>
          <w:tcPr>
            <w:tcW w:w="2268" w:type="dxa"/>
            <w:vMerge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Цоколь вентиляционный</w:t>
            </w:r>
          </w:p>
        </w:tc>
        <w:tc>
          <w:tcPr>
            <w:tcW w:w="567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RPr="00070326" w:rsidTr="00433C84">
        <w:trPr>
          <w:trHeight w:val="291"/>
        </w:trPr>
        <w:tc>
          <w:tcPr>
            <w:tcW w:w="2268" w:type="dxa"/>
            <w:vMerge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Цоколь не требуется</w:t>
            </w:r>
          </w:p>
        </w:tc>
        <w:tc>
          <w:tcPr>
            <w:tcW w:w="567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Tr="00433C84">
        <w:trPr>
          <w:trHeight w:val="291"/>
        </w:trPr>
        <w:tc>
          <w:tcPr>
            <w:tcW w:w="2268" w:type="dxa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Высота цоколя мм:</w:t>
            </w:r>
          </w:p>
        </w:tc>
        <w:tc>
          <w:tcPr>
            <w:tcW w:w="5814" w:type="dxa"/>
            <w:gridSpan w:val="5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070326" w:rsidRPr="00A34D7E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200</w:t>
            </w:r>
          </w:p>
        </w:tc>
        <w:tc>
          <w:tcPr>
            <w:tcW w:w="1278" w:type="dxa"/>
          </w:tcPr>
          <w:p w:rsidR="00070326" w:rsidRPr="00A34D7E" w:rsidRDefault="00A34D7E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A34D7E">
              <w:rPr>
                <w:b w:val="0"/>
                <w:sz w:val="20"/>
                <w:szCs w:val="20"/>
              </w:rPr>
              <w:t>мм</w:t>
            </w:r>
          </w:p>
        </w:tc>
      </w:tr>
      <w:tr w:rsidR="00070326" w:rsidTr="00433C84">
        <w:trPr>
          <w:trHeight w:val="291"/>
        </w:trPr>
        <w:tc>
          <w:tcPr>
            <w:tcW w:w="2268" w:type="dxa"/>
            <w:vMerge w:val="restart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Способ установки</w:t>
            </w:r>
          </w:p>
        </w:tc>
        <w:tc>
          <w:tcPr>
            <w:tcW w:w="1276" w:type="dxa"/>
            <w:gridSpan w:val="2"/>
            <w:vMerge w:val="restart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Настенный</w:t>
            </w:r>
          </w:p>
        </w:tc>
        <w:tc>
          <w:tcPr>
            <w:tcW w:w="4538" w:type="dxa"/>
            <w:gridSpan w:val="3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Материал стены:</w:t>
            </w:r>
          </w:p>
        </w:tc>
        <w:tc>
          <w:tcPr>
            <w:tcW w:w="567" w:type="dxa"/>
            <w:vMerge w:val="restart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  <w:vMerge w:val="restart"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070326" w:rsidRPr="00070326" w:rsidTr="00433C84">
        <w:trPr>
          <w:trHeight w:val="291"/>
        </w:trPr>
        <w:tc>
          <w:tcPr>
            <w:tcW w:w="2268" w:type="dxa"/>
            <w:vMerge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4538" w:type="dxa"/>
            <w:gridSpan w:val="3"/>
          </w:tcPr>
          <w:p w:rsidR="00070326" w:rsidRPr="00070326" w:rsidRDefault="0007032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Глубина стены:</w:t>
            </w:r>
          </w:p>
        </w:tc>
        <w:tc>
          <w:tcPr>
            <w:tcW w:w="567" w:type="dxa"/>
            <w:vMerge/>
          </w:tcPr>
          <w:p w:rsidR="00070326" w:rsidRDefault="00070326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  <w:vMerge/>
          </w:tcPr>
          <w:p w:rsidR="00070326" w:rsidRDefault="00070326" w:rsidP="00070326">
            <w:pPr>
              <w:pStyle w:val="af5"/>
              <w:spacing w:line="276" w:lineRule="auto"/>
            </w:pPr>
          </w:p>
        </w:tc>
      </w:tr>
      <w:tr w:rsidR="00CC123A" w:rsidTr="00433C84">
        <w:trPr>
          <w:trHeight w:val="291"/>
        </w:trPr>
        <w:tc>
          <w:tcPr>
            <w:tcW w:w="2268" w:type="dxa"/>
            <w:vMerge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Напольный</w:t>
            </w:r>
          </w:p>
        </w:tc>
        <w:tc>
          <w:tcPr>
            <w:tcW w:w="567" w:type="dxa"/>
          </w:tcPr>
          <w:p w:rsidR="00CC123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0"/>
                      <wp:docPr id="246" name="Полотно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44" name="AutoShape 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5" name="AutoShap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F61A10C" id="Полотно 76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78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"/>
                      <v:shape id="AutoShape 79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CC123A" w:rsidTr="00433C84">
        <w:trPr>
          <w:trHeight w:val="291"/>
        </w:trPr>
        <w:tc>
          <w:tcPr>
            <w:tcW w:w="2268" w:type="dxa"/>
            <w:vMerge w:val="restart"/>
          </w:tcPr>
          <w:p w:rsidR="00CC123A" w:rsidRPr="00EA3139" w:rsidRDefault="00CC123A" w:rsidP="00EA3139">
            <w:pPr>
              <w:suppressAutoHyphens/>
              <w:snapToGrid w:val="0"/>
              <w:spacing w:line="276" w:lineRule="auto"/>
              <w:rPr>
                <w:sz w:val="20"/>
                <w:szCs w:val="20"/>
              </w:rPr>
            </w:pPr>
            <w:r w:rsidRPr="00070326">
              <w:rPr>
                <w:sz w:val="20"/>
                <w:szCs w:val="20"/>
              </w:rPr>
              <w:t>Вид обслуживания шкафа:</w:t>
            </w: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Односторонний</w:t>
            </w:r>
          </w:p>
        </w:tc>
        <w:tc>
          <w:tcPr>
            <w:tcW w:w="567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91"/>
        </w:trPr>
        <w:tc>
          <w:tcPr>
            <w:tcW w:w="2268" w:type="dxa"/>
            <w:vMerge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Двухсторонний</w:t>
            </w:r>
          </w:p>
        </w:tc>
        <w:tc>
          <w:tcPr>
            <w:tcW w:w="567" w:type="dxa"/>
          </w:tcPr>
          <w:p w:rsidR="00CC123A" w:rsidRPr="00E0462E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4445"/>
                      <wp:docPr id="277" name="Полотно 2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42" name="AutoShape 2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3" name="AutoShape 28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73ED0B33" id="Полотно 277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79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"/>
                      <v:shape id="AutoShape 280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78"/>
        </w:trPr>
        <w:tc>
          <w:tcPr>
            <w:tcW w:w="2268" w:type="dxa"/>
            <w:vMerge w:val="restart"/>
          </w:tcPr>
          <w:p w:rsidR="00CC123A" w:rsidRDefault="00CC123A" w:rsidP="00070326">
            <w:pPr>
              <w:pStyle w:val="af5"/>
              <w:spacing w:line="276" w:lineRule="auto"/>
            </w:pPr>
          </w:p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Цвет</w:t>
            </w:r>
          </w:p>
        </w:tc>
        <w:tc>
          <w:tcPr>
            <w:tcW w:w="5814" w:type="dxa"/>
            <w:gridSpan w:val="5"/>
          </w:tcPr>
          <w:p w:rsidR="00CC123A" w:rsidRPr="00EA3139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Цвет шкафа: светло-серый</w:t>
            </w:r>
            <w:r w:rsidR="00EA3139">
              <w:rPr>
                <w:b w:val="0"/>
                <w:sz w:val="20"/>
                <w:szCs w:val="20"/>
              </w:rPr>
              <w:t xml:space="preserve"> </w:t>
            </w:r>
            <w:r w:rsidR="00EA3139">
              <w:rPr>
                <w:b w:val="0"/>
                <w:sz w:val="20"/>
                <w:szCs w:val="20"/>
                <w:lang w:val="en-US"/>
              </w:rPr>
              <w:t>RAL</w:t>
            </w:r>
            <w:r w:rsidR="00EA3139" w:rsidRPr="00EA3139">
              <w:rPr>
                <w:b w:val="0"/>
                <w:sz w:val="20"/>
                <w:szCs w:val="20"/>
              </w:rPr>
              <w:t xml:space="preserve"> 7035</w:t>
            </w:r>
          </w:p>
        </w:tc>
        <w:tc>
          <w:tcPr>
            <w:tcW w:w="567" w:type="dxa"/>
            <w:vMerge w:val="restart"/>
          </w:tcPr>
          <w:p w:rsidR="00CC123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2540" r="3175" b="0"/>
                      <wp:docPr id="241" name="Полотно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39" name="AutoShap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0" name="AutoShape 8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FE06882" id="Полотно 84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86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"/>
                      <v:shape id="AutoShape 87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  <w:vMerge w:val="restart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78"/>
        </w:trPr>
        <w:tc>
          <w:tcPr>
            <w:tcW w:w="2268" w:type="dxa"/>
            <w:vMerge/>
            <w:shd w:val="clear" w:color="auto" w:fill="auto"/>
          </w:tcPr>
          <w:p w:rsidR="00CC123A" w:rsidRPr="00070326" w:rsidRDefault="00CC123A" w:rsidP="00070326">
            <w:pPr>
              <w:pStyle w:val="af5"/>
              <w:spacing w:before="240"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CC123A" w:rsidRPr="00EA3139" w:rsidRDefault="00CC123A" w:rsidP="00702AAA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  <w:r w:rsidRPr="00070326">
              <w:rPr>
                <w:b w:val="0"/>
                <w:sz w:val="20"/>
                <w:szCs w:val="20"/>
              </w:rPr>
              <w:t xml:space="preserve">Цвет цоколя: </w:t>
            </w:r>
            <w:r w:rsidR="00702AAA">
              <w:rPr>
                <w:b w:val="0"/>
                <w:sz w:val="20"/>
                <w:szCs w:val="20"/>
              </w:rPr>
              <w:t>черный</w:t>
            </w:r>
            <w:r w:rsidR="00EA3139">
              <w:rPr>
                <w:b w:val="0"/>
                <w:sz w:val="20"/>
                <w:szCs w:val="20"/>
                <w:lang w:val="en-US"/>
              </w:rPr>
              <w:t xml:space="preserve"> RAL 7022</w:t>
            </w:r>
          </w:p>
        </w:tc>
        <w:tc>
          <w:tcPr>
            <w:tcW w:w="567" w:type="dxa"/>
            <w:vMerge/>
          </w:tcPr>
          <w:p w:rsidR="00CC123A" w:rsidRDefault="00CC123A" w:rsidP="00070326">
            <w:pPr>
              <w:pStyle w:val="af5"/>
              <w:spacing w:line="276" w:lineRule="auto"/>
              <w:ind w:left="720"/>
              <w:jc w:val="left"/>
            </w:pPr>
          </w:p>
        </w:tc>
        <w:tc>
          <w:tcPr>
            <w:tcW w:w="1278" w:type="dxa"/>
            <w:vMerge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78"/>
        </w:trPr>
        <w:tc>
          <w:tcPr>
            <w:tcW w:w="2268" w:type="dxa"/>
            <w:vMerge/>
            <w:shd w:val="clear" w:color="auto" w:fill="auto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</w:p>
        </w:tc>
        <w:tc>
          <w:tcPr>
            <w:tcW w:w="567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CC123A" w:rsidTr="00433C84">
        <w:trPr>
          <w:trHeight w:val="278"/>
        </w:trPr>
        <w:tc>
          <w:tcPr>
            <w:tcW w:w="2268" w:type="dxa"/>
            <w:vMerge w:val="restart"/>
          </w:tcPr>
          <w:p w:rsidR="00CC123A" w:rsidRPr="00070326" w:rsidRDefault="00CC123A" w:rsidP="00070326">
            <w:pPr>
              <w:suppressAutoHyphens/>
              <w:snapToGrid w:val="0"/>
              <w:spacing w:line="276" w:lineRule="auto"/>
              <w:rPr>
                <w:sz w:val="20"/>
                <w:szCs w:val="20"/>
              </w:rPr>
            </w:pPr>
          </w:p>
          <w:p w:rsidR="00CC123A" w:rsidRPr="00070326" w:rsidRDefault="00CC123A" w:rsidP="00070326">
            <w:pPr>
              <w:suppressAutoHyphens/>
              <w:snapToGrid w:val="0"/>
              <w:spacing w:line="276" w:lineRule="auto"/>
              <w:rPr>
                <w:sz w:val="20"/>
                <w:szCs w:val="20"/>
              </w:rPr>
            </w:pPr>
            <w:r w:rsidRPr="00070326">
              <w:rPr>
                <w:sz w:val="20"/>
                <w:szCs w:val="20"/>
              </w:rPr>
              <w:t>Лицевая дверь</w:t>
            </w:r>
          </w:p>
        </w:tc>
        <w:tc>
          <w:tcPr>
            <w:tcW w:w="5814" w:type="dxa"/>
            <w:gridSpan w:val="5"/>
          </w:tcPr>
          <w:p w:rsidR="00EA3139" w:rsidRDefault="00EA3139" w:rsidP="00EA3139">
            <w:pPr>
              <w:pStyle w:val="af5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  <w:r>
              <w:rPr>
                <w:b w:val="0"/>
                <w:sz w:val="20"/>
                <w:szCs w:val="20"/>
              </w:rPr>
              <w:t>:</w:t>
            </w:r>
            <w:r w:rsidRPr="00EA3139">
              <w:rPr>
                <w:b w:val="0"/>
                <w:sz w:val="20"/>
                <w:szCs w:val="20"/>
              </w:rPr>
              <w:t xml:space="preserve"> </w:t>
            </w:r>
          </w:p>
          <w:p w:rsidR="00CC123A" w:rsidRPr="00EA3139" w:rsidRDefault="00EA3139" w:rsidP="00EA3139">
            <w:pPr>
              <w:pStyle w:val="af5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</w:t>
            </w:r>
            <w:r w:rsidR="00702AAA">
              <w:rPr>
                <w:b w:val="0"/>
                <w:sz w:val="20"/>
                <w:szCs w:val="20"/>
              </w:rPr>
              <w:t>дностворчатая</w:t>
            </w:r>
            <w:r w:rsidR="00702AAA" w:rsidRPr="00070326">
              <w:rPr>
                <w:b w:val="0"/>
                <w:sz w:val="20"/>
                <w:szCs w:val="20"/>
              </w:rPr>
              <w:t xml:space="preserve"> (металлическая)</w:t>
            </w:r>
            <w:r w:rsidR="00702AAA">
              <w:rPr>
                <w:b w:val="0"/>
                <w:sz w:val="20"/>
                <w:szCs w:val="20"/>
              </w:rPr>
              <w:t xml:space="preserve"> с окном в области терминала</w:t>
            </w:r>
          </w:p>
        </w:tc>
        <w:tc>
          <w:tcPr>
            <w:tcW w:w="567" w:type="dxa"/>
          </w:tcPr>
          <w:p w:rsidR="00CC123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4445" r="3175" b="0"/>
                      <wp:docPr id="238" name="Полотно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36" name="AutoShape 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" name="AutoShape 9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088363E" id="Полотно 88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90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"/>
                      <v:shape id="AutoShape 91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CC123A" w:rsidTr="00433C84">
        <w:trPr>
          <w:trHeight w:val="165"/>
        </w:trPr>
        <w:tc>
          <w:tcPr>
            <w:tcW w:w="2268" w:type="dxa"/>
            <w:vMerge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5814" w:type="dxa"/>
            <w:gridSpan w:val="5"/>
          </w:tcPr>
          <w:p w:rsidR="00CC123A" w:rsidRDefault="00EA3139" w:rsidP="00070326">
            <w:pPr>
              <w:pStyle w:val="af5"/>
              <w:spacing w:line="276" w:lineRule="auto"/>
            </w:pPr>
            <w:r>
              <w:rPr>
                <w:b w:val="0"/>
                <w:sz w:val="20"/>
                <w:szCs w:val="20"/>
              </w:rPr>
              <w:t>Другая (указать требования)</w:t>
            </w:r>
          </w:p>
        </w:tc>
        <w:tc>
          <w:tcPr>
            <w:tcW w:w="567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78"/>
        </w:trPr>
        <w:tc>
          <w:tcPr>
            <w:tcW w:w="2268" w:type="dxa"/>
            <w:vMerge w:val="restart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Задняя дверь</w:t>
            </w:r>
          </w:p>
        </w:tc>
        <w:tc>
          <w:tcPr>
            <w:tcW w:w="5814" w:type="dxa"/>
            <w:gridSpan w:val="5"/>
          </w:tcPr>
          <w:p w:rsidR="00EA3139" w:rsidRDefault="00EA3139" w:rsidP="00EA3139">
            <w:pPr>
              <w:pStyle w:val="af5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  <w:r>
              <w:rPr>
                <w:b w:val="0"/>
                <w:sz w:val="20"/>
                <w:szCs w:val="20"/>
              </w:rPr>
              <w:t>:</w:t>
            </w:r>
          </w:p>
          <w:p w:rsidR="00CC123A" w:rsidRPr="00070326" w:rsidRDefault="00702AAA" w:rsidP="00EA3139">
            <w:pPr>
              <w:pStyle w:val="af5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Одностворчатая</w:t>
            </w:r>
            <w:r w:rsidR="00CC123A" w:rsidRPr="00070326">
              <w:rPr>
                <w:b w:val="0"/>
                <w:sz w:val="20"/>
                <w:szCs w:val="20"/>
              </w:rPr>
              <w:t xml:space="preserve"> (металлическая) </w:t>
            </w:r>
          </w:p>
        </w:tc>
        <w:tc>
          <w:tcPr>
            <w:tcW w:w="567" w:type="dxa"/>
          </w:tcPr>
          <w:p w:rsidR="00CC123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2540" r="3175" b="0"/>
                      <wp:docPr id="235" name="Полотно 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33" name="AutoShape 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4" name="AutoShape 9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C560A89" id="Полотно 92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94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"/>
                      <v:shape id="AutoShape 95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78"/>
        </w:trPr>
        <w:tc>
          <w:tcPr>
            <w:tcW w:w="2268" w:type="dxa"/>
            <w:vMerge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CC123A" w:rsidRDefault="00EA3139" w:rsidP="00070326">
            <w:pPr>
              <w:pStyle w:val="af5"/>
              <w:spacing w:line="276" w:lineRule="auto"/>
            </w:pPr>
            <w:r>
              <w:rPr>
                <w:b w:val="0"/>
                <w:sz w:val="20"/>
                <w:szCs w:val="20"/>
              </w:rPr>
              <w:t>Другая (указать требования)</w:t>
            </w:r>
          </w:p>
        </w:tc>
        <w:tc>
          <w:tcPr>
            <w:tcW w:w="567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91"/>
        </w:trPr>
        <w:tc>
          <w:tcPr>
            <w:tcW w:w="2268" w:type="dxa"/>
            <w:vMerge w:val="restart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Вентиляция</w:t>
            </w: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Активная вентиляция</w:t>
            </w:r>
          </w:p>
        </w:tc>
        <w:tc>
          <w:tcPr>
            <w:tcW w:w="567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CC123A" w:rsidRPr="00070326" w:rsidTr="00433C84">
        <w:trPr>
          <w:trHeight w:val="291"/>
        </w:trPr>
        <w:tc>
          <w:tcPr>
            <w:tcW w:w="2268" w:type="dxa"/>
            <w:vMerge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</w:p>
        </w:tc>
        <w:tc>
          <w:tcPr>
            <w:tcW w:w="567" w:type="dxa"/>
          </w:tcPr>
          <w:p w:rsidR="00CC123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4445"/>
                      <wp:docPr id="96" name="Полотно 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31" name="AutoShap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2" name="AutoShape 9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4158784" id="Полотно 96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98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"/>
                      <v:shape id="AutoShape 99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CC123A" w:rsidTr="00433C84">
        <w:trPr>
          <w:trHeight w:val="291"/>
        </w:trPr>
        <w:tc>
          <w:tcPr>
            <w:tcW w:w="2268" w:type="dxa"/>
          </w:tcPr>
          <w:p w:rsidR="00CC123A" w:rsidRPr="00070326" w:rsidRDefault="00FD4B72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Отопление</w:t>
            </w: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CC123A" w:rsidRDefault="00CC123A" w:rsidP="00CC123A">
            <w:pPr>
              <w:pStyle w:val="af5"/>
              <w:spacing w:line="276" w:lineRule="auto"/>
              <w:jc w:val="center"/>
            </w:pPr>
            <w:r>
              <w:t>-</w:t>
            </w:r>
          </w:p>
        </w:tc>
        <w:tc>
          <w:tcPr>
            <w:tcW w:w="1278" w:type="dxa"/>
          </w:tcPr>
          <w:p w:rsidR="00CC123A" w:rsidRDefault="00CC123A" w:rsidP="00070326">
            <w:pPr>
              <w:pStyle w:val="af5"/>
              <w:spacing w:line="276" w:lineRule="auto"/>
            </w:pPr>
          </w:p>
        </w:tc>
      </w:tr>
      <w:tr w:rsidR="00515C99" w:rsidRPr="00070326" w:rsidTr="00433C84">
        <w:trPr>
          <w:trHeight w:val="291"/>
        </w:trPr>
        <w:tc>
          <w:tcPr>
            <w:tcW w:w="2268" w:type="dxa"/>
            <w:vMerge w:val="restart"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Рабочие условия эксплуатации</w:t>
            </w:r>
            <w:r>
              <w:rPr>
                <w:b w:val="0"/>
                <w:sz w:val="20"/>
                <w:szCs w:val="20"/>
              </w:rPr>
              <w:t xml:space="preserve"> УХЛ 4</w:t>
            </w:r>
          </w:p>
        </w:tc>
        <w:tc>
          <w:tcPr>
            <w:tcW w:w="3894" w:type="dxa"/>
            <w:gridSpan w:val="4"/>
            <w:vMerge w:val="restart"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Температура окружающего воздуха</w:t>
            </w:r>
          </w:p>
        </w:tc>
        <w:tc>
          <w:tcPr>
            <w:tcW w:w="1920" w:type="dxa"/>
          </w:tcPr>
          <w:p w:rsidR="00515C99" w:rsidRPr="00466AAF" w:rsidRDefault="00515C99" w:rsidP="00070326">
            <w:pPr>
              <w:pStyle w:val="af5"/>
              <w:spacing w:line="276" w:lineRule="auto"/>
              <w:rPr>
                <w:lang w:val="en-US"/>
              </w:rPr>
            </w:pPr>
            <w:r w:rsidRPr="00466AAF">
              <w:rPr>
                <w:b w:val="0"/>
                <w:sz w:val="20"/>
                <w:szCs w:val="20"/>
              </w:rPr>
              <w:t>от</w:t>
            </w:r>
            <w:r>
              <w:rPr>
                <w:b w:val="0"/>
                <w:sz w:val="20"/>
                <w:szCs w:val="20"/>
              </w:rPr>
              <w:t xml:space="preserve"> +</w:t>
            </w:r>
            <w:r>
              <w:rPr>
                <w:b w:val="0"/>
                <w:sz w:val="20"/>
                <w:szCs w:val="20"/>
                <w:lang w:val="en-US"/>
              </w:rPr>
              <w:t>1</w:t>
            </w:r>
            <w:r>
              <w:rPr>
                <w:b w:val="0"/>
                <w:sz w:val="20"/>
                <w:szCs w:val="20"/>
              </w:rPr>
              <w:t>°</w:t>
            </w:r>
            <w:r>
              <w:rPr>
                <w:b w:val="0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</w:tcPr>
          <w:p w:rsidR="00515C99" w:rsidRDefault="00F002C1"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635" r="3175" b="1905"/>
                      <wp:docPr id="333" name="Полотно 3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29" name="AutoShape 3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0" name="AutoShape 33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6F85C62" id="Полотно 333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35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"/>
                      <v:shape id="AutoShape 336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515C99" w:rsidRDefault="00515C99" w:rsidP="00070326">
            <w:pPr>
              <w:pStyle w:val="af5"/>
              <w:spacing w:line="276" w:lineRule="auto"/>
            </w:pPr>
          </w:p>
        </w:tc>
      </w:tr>
      <w:tr w:rsidR="00515C99" w:rsidTr="00433C84">
        <w:trPr>
          <w:trHeight w:val="291"/>
        </w:trPr>
        <w:tc>
          <w:tcPr>
            <w:tcW w:w="2268" w:type="dxa"/>
            <w:vMerge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3894" w:type="dxa"/>
            <w:gridSpan w:val="4"/>
            <w:vMerge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1920" w:type="dxa"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до</w:t>
            </w:r>
            <w:r>
              <w:rPr>
                <w:b w:val="0"/>
                <w:sz w:val="20"/>
                <w:szCs w:val="20"/>
                <w:lang w:val="en-US"/>
              </w:rPr>
              <w:t xml:space="preserve"> +</w:t>
            </w:r>
            <w:r w:rsidRPr="00466AAF">
              <w:rPr>
                <w:b w:val="0"/>
                <w:sz w:val="20"/>
                <w:szCs w:val="20"/>
              </w:rPr>
              <w:t>40</w:t>
            </w:r>
            <w:r>
              <w:rPr>
                <w:b w:val="0"/>
                <w:sz w:val="20"/>
                <w:szCs w:val="20"/>
              </w:rPr>
              <w:t>°</w:t>
            </w:r>
            <w:r>
              <w:rPr>
                <w:b w:val="0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</w:tcPr>
          <w:p w:rsidR="00515C99" w:rsidRDefault="00F002C1"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3810"/>
                      <wp:docPr id="329" name="Полотно 3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27" name="AutoShape 3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8" name="AutoShape 3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7ED0E497" id="Полотно 329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31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"/>
                      <v:shape id="AutoShape 332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515C99" w:rsidRDefault="00515C99" w:rsidP="00070326">
            <w:pPr>
              <w:pStyle w:val="af5"/>
              <w:spacing w:line="276" w:lineRule="auto"/>
            </w:pPr>
          </w:p>
        </w:tc>
      </w:tr>
      <w:tr w:rsidR="00515C99" w:rsidRPr="00070326" w:rsidTr="00433C84">
        <w:trPr>
          <w:trHeight w:val="291"/>
        </w:trPr>
        <w:tc>
          <w:tcPr>
            <w:tcW w:w="2268" w:type="dxa"/>
            <w:vMerge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3894" w:type="dxa"/>
            <w:gridSpan w:val="4"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Относительная влажность воздуха</w:t>
            </w:r>
          </w:p>
        </w:tc>
        <w:tc>
          <w:tcPr>
            <w:tcW w:w="1920" w:type="dxa"/>
          </w:tcPr>
          <w:p w:rsidR="00515C99" w:rsidRPr="00070326" w:rsidRDefault="00515C9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lang w:val="en-US"/>
              </w:rPr>
              <w:t xml:space="preserve">60 </w:t>
            </w:r>
            <w:r w:rsidRPr="00070326">
              <w:rPr>
                <w:b w:val="0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515C99" w:rsidRDefault="00F002C1"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0"/>
                      <wp:docPr id="325" name="Полотно 3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25" name="AutoShape 3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6" name="AutoShape 32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F20F0C5" id="Полотно 325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27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"/>
                      <v:shape id="AutoShape 328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515C99" w:rsidRDefault="00515C99" w:rsidP="00070326">
            <w:pPr>
              <w:pStyle w:val="af5"/>
              <w:spacing w:line="276" w:lineRule="auto"/>
            </w:pPr>
          </w:p>
        </w:tc>
      </w:tr>
      <w:tr w:rsidR="00CC123A" w:rsidTr="00433C84">
        <w:trPr>
          <w:trHeight w:val="291"/>
        </w:trPr>
        <w:tc>
          <w:tcPr>
            <w:tcW w:w="2268" w:type="dxa"/>
            <w:vMerge w:val="restart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Сигнализация несанкционированного доступа к шкафу</w:t>
            </w:r>
          </w:p>
        </w:tc>
        <w:tc>
          <w:tcPr>
            <w:tcW w:w="5814" w:type="dxa"/>
            <w:gridSpan w:val="5"/>
          </w:tcPr>
          <w:p w:rsidR="00CC123A" w:rsidRPr="00070326" w:rsidRDefault="00CC123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Вывести на клеммы шкафа концевых выключателей с функцией размыкания при открывании дверей шкафа</w:t>
            </w:r>
          </w:p>
        </w:tc>
        <w:tc>
          <w:tcPr>
            <w:tcW w:w="567" w:type="dxa"/>
          </w:tcPr>
          <w:p w:rsidR="00CC123A" w:rsidRDefault="00E0462E" w:rsidP="00E0462E">
            <w:pPr>
              <w:pStyle w:val="af5"/>
              <w:spacing w:line="276" w:lineRule="auto"/>
              <w:jc w:val="center"/>
            </w:pPr>
            <w:r>
              <w:t>-</w:t>
            </w:r>
          </w:p>
        </w:tc>
        <w:tc>
          <w:tcPr>
            <w:tcW w:w="1278" w:type="dxa"/>
          </w:tcPr>
          <w:p w:rsidR="00CC123A" w:rsidRDefault="00CC123A" w:rsidP="00CC123A">
            <w:pPr>
              <w:pStyle w:val="af5"/>
              <w:spacing w:line="276" w:lineRule="auto"/>
            </w:pP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  <w:vMerge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702AAA" w:rsidRPr="00070326" w:rsidRDefault="00702AAA" w:rsidP="00702AA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02AAA" w:rsidRDefault="00F002C1" w:rsidP="00702AA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4445" r="3175" b="0"/>
                      <wp:docPr id="217" name="Полотно 2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95" name="AutoShape 2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4" name="AutoShape 2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C97F8DE" id="Полотно 217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19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p/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8DqD+5f0A+TiBgAA//8DAFBLAQItABQABgAIAAAAIQDb4fbL7gAAAIUBAAATAAAAAAAAAAAA&#10;AAAAAAAAAABbQ29udGVudF9UeXBlc10ueG1sUEsBAi0AFAAGAAgAAAAhAFr0LFu/AAAAFQEAAAsA&#10;AAAAAAAAAAAAAAAAHwEAAF9yZWxzLy5yZWxzUEsBAi0AFAAGAAgAAAAhANatKn/EAAAA2wAAAA8A&#10;AAAAAAAAAAAAAAAABwIAAGRycy9kb3ducmV2LnhtbFBLBQYAAAAAAwADALcAAAD4AgAAAAA=&#10;"/>
                      <v:shape id="AutoShape 220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Pr="00702AAA" w:rsidRDefault="00702AAA" w:rsidP="00702AA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Освещение</w:t>
            </w:r>
          </w:p>
        </w:tc>
        <w:tc>
          <w:tcPr>
            <w:tcW w:w="5814" w:type="dxa"/>
            <w:gridSpan w:val="5"/>
          </w:tcPr>
          <w:p w:rsidR="00702AAA" w:rsidRPr="00070326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Включение лампы при открывании</w:t>
            </w:r>
            <w:r w:rsidR="00702AAA" w:rsidRPr="00070326">
              <w:rPr>
                <w:b w:val="0"/>
                <w:sz w:val="20"/>
                <w:szCs w:val="20"/>
              </w:rPr>
              <w:t xml:space="preserve"> двери</w:t>
            </w:r>
          </w:p>
        </w:tc>
        <w:tc>
          <w:tcPr>
            <w:tcW w:w="567" w:type="dxa"/>
          </w:tcPr>
          <w:p w:rsidR="00702AA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3810"/>
                      <wp:docPr id="269" name="Полотно 2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93" name="AutoShape 2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AutoShape 27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AE078B0" id="Полотно 269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71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"/>
                      <v:shape id="AutoShape 272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8PxAAAANsAAAAPAAAAZHJzL2Rvd25yZXYueG1sRI9BawIx&#10;FITvhf6H8AQvRbMrR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OnlPw/EAAAA2w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Default="00702AAA" w:rsidP="00CC123A">
            <w:pPr>
              <w:pStyle w:val="af5"/>
              <w:spacing w:line="276" w:lineRule="auto"/>
            </w:pP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  <w:vMerge w:val="restart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 xml:space="preserve">Электропитание </w:t>
            </w:r>
            <w:r w:rsidRPr="00FD4B72">
              <w:rPr>
                <w:b w:val="0"/>
                <w:sz w:val="20"/>
                <w:szCs w:val="20"/>
              </w:rPr>
              <w:t>оборудования в шкафу</w:t>
            </w:r>
            <w:r w:rsidRPr="0007032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2830" w:type="dxa"/>
            <w:gridSpan w:val="3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Питание освещения</w:t>
            </w:r>
          </w:p>
        </w:tc>
        <w:tc>
          <w:tcPr>
            <w:tcW w:w="2984" w:type="dxa"/>
            <w:gridSpan w:val="2"/>
          </w:tcPr>
          <w:p w:rsidR="00702AAA" w:rsidRPr="00070326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702AA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3175" r="3175" b="0"/>
                      <wp:docPr id="265" name="Полотно 2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91" name="AutoShape 2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AutoShape 26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835F3E1" id="Полотно 265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67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          <v:shape id="AutoShape 268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Pr="00070326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rFonts w:ascii="Arial" w:hAnsi="Arial" w:cs="Arial"/>
                <w:b w:val="0"/>
                <w:sz w:val="20"/>
                <w:szCs w:val="20"/>
              </w:rPr>
              <w:t>~</w:t>
            </w:r>
            <w:r w:rsidRPr="00070326">
              <w:rPr>
                <w:b w:val="0"/>
                <w:sz w:val="20"/>
                <w:szCs w:val="20"/>
              </w:rPr>
              <w:t>220 В</w:t>
            </w:r>
          </w:p>
        </w:tc>
      </w:tr>
      <w:tr w:rsidR="00702AAA" w:rsidTr="00433C84">
        <w:trPr>
          <w:trHeight w:val="291"/>
        </w:trPr>
        <w:tc>
          <w:tcPr>
            <w:tcW w:w="2268" w:type="dxa"/>
            <w:vMerge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2830" w:type="dxa"/>
            <w:gridSpan w:val="3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Питание терминала</w:t>
            </w:r>
          </w:p>
        </w:tc>
        <w:tc>
          <w:tcPr>
            <w:tcW w:w="2984" w:type="dxa"/>
            <w:gridSpan w:val="2"/>
          </w:tcPr>
          <w:p w:rsidR="00702AAA" w:rsidRPr="00070326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702AA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0"/>
                      <wp:docPr id="261" name="Полотно 2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9" name="AutoShape 2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AutoShape 26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EAD2F1F" id="Полотно 261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63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      <v:shape id="AutoShape 264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Pr="00070326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=220 В</w:t>
            </w: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  <w:vMerge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2830" w:type="dxa"/>
            <w:gridSpan w:val="3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Питание дискретных входов</w:t>
            </w:r>
          </w:p>
        </w:tc>
        <w:tc>
          <w:tcPr>
            <w:tcW w:w="2984" w:type="dxa"/>
            <w:gridSpan w:val="2"/>
          </w:tcPr>
          <w:p w:rsidR="00702AAA" w:rsidRPr="00070326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702AA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1905" r="3175" b="635"/>
                      <wp:docPr id="257" name="Полотно 2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7" name="AutoShape 2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AutoShape 26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E8EAD9E" id="Полотно 257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59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"/>
                      <v:shape id="AutoShape 260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Pr="00070326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= 220 В</w:t>
            </w: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  <w:vMerge w:val="restart"/>
          </w:tcPr>
          <w:p w:rsidR="00702AAA" w:rsidRDefault="00702AAA" w:rsidP="00D04747">
            <w:pPr>
              <w:rPr>
                <w:b/>
                <w:sz w:val="20"/>
                <w:szCs w:val="20"/>
              </w:rPr>
            </w:pPr>
          </w:p>
          <w:p w:rsidR="00702AAA" w:rsidRPr="001205E2" w:rsidRDefault="00702AAA" w:rsidP="00D047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Автоматы питания и освещения</w:t>
            </w:r>
          </w:p>
        </w:tc>
        <w:tc>
          <w:tcPr>
            <w:tcW w:w="2830" w:type="dxa"/>
            <w:gridSpan w:val="3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Питание </w:t>
            </w:r>
          </w:p>
        </w:tc>
        <w:tc>
          <w:tcPr>
            <w:tcW w:w="2984" w:type="dxa"/>
            <w:gridSpan w:val="2"/>
          </w:tcPr>
          <w:p w:rsidR="00702AAA" w:rsidRPr="00CC123A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</w:rPr>
              <w:t>SEZ</w:t>
            </w:r>
          </w:p>
        </w:tc>
        <w:tc>
          <w:tcPr>
            <w:tcW w:w="567" w:type="dxa"/>
          </w:tcPr>
          <w:p w:rsidR="00702AA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0"/>
                      <wp:docPr id="253" name="Полотно 2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5" name="AutoShape 2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utoShape 25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18A94C0" id="Полотно 253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55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"/>
                      <v:shape id="AutoShape 256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Default="00702AAA" w:rsidP="00CC123A">
            <w:pPr>
              <w:pStyle w:val="af5"/>
              <w:spacing w:line="276" w:lineRule="auto"/>
            </w:pP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  <w:vMerge/>
          </w:tcPr>
          <w:p w:rsidR="00702AAA" w:rsidRPr="00F147F5" w:rsidRDefault="00702AAA" w:rsidP="00D04747">
            <w:pPr>
              <w:rPr>
                <w:b/>
                <w:sz w:val="20"/>
                <w:szCs w:val="20"/>
              </w:rPr>
            </w:pPr>
          </w:p>
        </w:tc>
        <w:tc>
          <w:tcPr>
            <w:tcW w:w="2830" w:type="dxa"/>
            <w:gridSpan w:val="3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Освещение</w:t>
            </w:r>
          </w:p>
        </w:tc>
        <w:tc>
          <w:tcPr>
            <w:tcW w:w="2984" w:type="dxa"/>
            <w:gridSpan w:val="2"/>
          </w:tcPr>
          <w:p w:rsidR="00702AAA" w:rsidRPr="00CC123A" w:rsidRDefault="00702AAA" w:rsidP="00CC123A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BKN</w:t>
            </w:r>
          </w:p>
        </w:tc>
        <w:tc>
          <w:tcPr>
            <w:tcW w:w="567" w:type="dxa"/>
          </w:tcPr>
          <w:p w:rsidR="00702AAA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2540"/>
                      <wp:docPr id="249" name="Полотно 2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3" name="AutoShape 2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AutoShape 25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4D778C7" id="Полотно 249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51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YFNxAAAANsAAAAPAAAAZHJzL2Rvd25yZXYueG1sRI9BawIx&#10;FITvBf9DeIVeSs3aY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LPRgU3EAAAA2wAAAA8A&#10;AAAAAAAAAAAAAAAABwIAAGRycy9kb3ducmV2LnhtbFBLBQYAAAAAAwADALcAAAD4AgAAAAA=&#10;"/>
                      <v:shape id="AutoShape 252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Default="00702AAA" w:rsidP="00CC123A">
            <w:pPr>
              <w:pStyle w:val="af5"/>
              <w:spacing w:line="276" w:lineRule="auto"/>
            </w:pPr>
          </w:p>
        </w:tc>
      </w:tr>
      <w:tr w:rsidR="00702AAA" w:rsidTr="00433C84">
        <w:trPr>
          <w:trHeight w:val="291"/>
        </w:trPr>
        <w:tc>
          <w:tcPr>
            <w:tcW w:w="2268" w:type="dxa"/>
            <w:vMerge w:val="restart"/>
          </w:tcPr>
          <w:p w:rsidR="001E1686" w:rsidRDefault="001E1686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 xml:space="preserve">Ввод кабелей в шкаф </w:t>
            </w:r>
          </w:p>
        </w:tc>
        <w:tc>
          <w:tcPr>
            <w:tcW w:w="5814" w:type="dxa"/>
            <w:gridSpan w:val="5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Сверху шкафа</w:t>
            </w:r>
          </w:p>
        </w:tc>
        <w:tc>
          <w:tcPr>
            <w:tcW w:w="567" w:type="dxa"/>
          </w:tcPr>
          <w:p w:rsidR="00702AAA" w:rsidRDefault="00702AAA" w:rsidP="00CC123A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702AAA" w:rsidRDefault="00702AAA" w:rsidP="00CC123A">
            <w:pPr>
              <w:pStyle w:val="af5"/>
              <w:spacing w:line="276" w:lineRule="auto"/>
            </w:pPr>
          </w:p>
        </w:tc>
      </w:tr>
      <w:tr w:rsidR="00702AAA" w:rsidRPr="00070326" w:rsidTr="00433C84">
        <w:trPr>
          <w:trHeight w:val="291"/>
        </w:trPr>
        <w:tc>
          <w:tcPr>
            <w:tcW w:w="2268" w:type="dxa"/>
            <w:vMerge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702AAA" w:rsidRPr="00070326" w:rsidRDefault="00702AAA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Снизу шкафа</w:t>
            </w:r>
          </w:p>
        </w:tc>
        <w:tc>
          <w:tcPr>
            <w:tcW w:w="567" w:type="dxa"/>
          </w:tcPr>
          <w:p w:rsidR="00702AAA" w:rsidRDefault="00F002C1" w:rsidP="00070326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2540" r="3175" b="0"/>
                      <wp:docPr id="281" name="Полотно 2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1" name="AutoShape 2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AutoShape 28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7A328A28" id="Полотно 281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283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      <v:shape id="AutoShape 284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702AAA" w:rsidRDefault="00702AAA" w:rsidP="00070326">
            <w:pPr>
              <w:pStyle w:val="af5"/>
              <w:spacing w:line="276" w:lineRule="auto"/>
            </w:pPr>
          </w:p>
        </w:tc>
      </w:tr>
      <w:tr w:rsidR="00466AAF" w:rsidTr="00EA3139">
        <w:trPr>
          <w:trHeight w:val="552"/>
        </w:trPr>
        <w:tc>
          <w:tcPr>
            <w:tcW w:w="2268" w:type="dxa"/>
            <w:vMerge w:val="restart"/>
          </w:tcPr>
          <w:p w:rsidR="00466AAF" w:rsidRPr="00070326" w:rsidRDefault="00466AAF" w:rsidP="00466AAF">
            <w:pPr>
              <w:pStyle w:val="af5"/>
              <w:spacing w:line="276" w:lineRule="auto"/>
              <w:jc w:val="left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 xml:space="preserve">Применение </w:t>
            </w:r>
            <w:r>
              <w:rPr>
                <w:b w:val="0"/>
                <w:sz w:val="20"/>
                <w:szCs w:val="20"/>
              </w:rPr>
              <w:t xml:space="preserve">типа </w:t>
            </w:r>
            <w:r w:rsidRPr="00070326">
              <w:rPr>
                <w:b w:val="0"/>
                <w:sz w:val="20"/>
                <w:szCs w:val="20"/>
              </w:rPr>
              <w:t>клемм и</w:t>
            </w: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lastRenderedPageBreak/>
              <w:t>испытательных блоков</w:t>
            </w:r>
            <w:r w:rsidRPr="0007032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БИ</w:t>
            </w:r>
          </w:p>
        </w:tc>
        <w:tc>
          <w:tcPr>
            <w:tcW w:w="5814" w:type="dxa"/>
            <w:gridSpan w:val="5"/>
          </w:tcPr>
          <w:p w:rsidR="00466AAF" w:rsidRPr="00070326" w:rsidRDefault="00466AAF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lastRenderedPageBreak/>
              <w:t>На усмотрение завода-изготовителя</w:t>
            </w:r>
          </w:p>
        </w:tc>
        <w:tc>
          <w:tcPr>
            <w:tcW w:w="567" w:type="dxa"/>
          </w:tcPr>
          <w:p w:rsidR="00466AAF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0"/>
                      <wp:docPr id="321" name="Полотно 3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9" name="AutoShape 3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AutoShape 3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0D75575" id="Полотно 321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23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MaA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"/>
                      <v:shape id="AutoShape 324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466AAF" w:rsidRPr="00595DBF" w:rsidRDefault="00466AAF" w:rsidP="00595DBF">
            <w:pPr>
              <w:pStyle w:val="af5"/>
              <w:spacing w:line="276" w:lineRule="auto"/>
              <w:rPr>
                <w:sz w:val="16"/>
                <w:szCs w:val="16"/>
                <w:lang w:val="en-US"/>
              </w:rPr>
            </w:pPr>
          </w:p>
        </w:tc>
      </w:tr>
      <w:tr w:rsidR="00466AAF" w:rsidTr="00EA3139">
        <w:trPr>
          <w:trHeight w:val="552"/>
        </w:trPr>
        <w:tc>
          <w:tcPr>
            <w:tcW w:w="2268" w:type="dxa"/>
            <w:vMerge/>
          </w:tcPr>
          <w:p w:rsidR="00466AAF" w:rsidRPr="00070326" w:rsidRDefault="00466AAF" w:rsidP="00EA3139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466AAF" w:rsidRPr="00070326" w:rsidRDefault="00466AAF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Друг</w:t>
            </w:r>
            <w:r w:rsidR="00B11BD7">
              <w:rPr>
                <w:b w:val="0"/>
                <w:sz w:val="20"/>
                <w:szCs w:val="20"/>
              </w:rPr>
              <w:t>ие (указать тип)</w:t>
            </w:r>
          </w:p>
        </w:tc>
        <w:tc>
          <w:tcPr>
            <w:tcW w:w="567" w:type="dxa"/>
          </w:tcPr>
          <w:p w:rsidR="00466AAF" w:rsidRDefault="00466AAF" w:rsidP="00CC123A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466AAF" w:rsidRPr="00595DBF" w:rsidRDefault="00466AAF" w:rsidP="00595DBF">
            <w:pPr>
              <w:pStyle w:val="af5"/>
              <w:spacing w:line="276" w:lineRule="auto"/>
              <w:rPr>
                <w:sz w:val="16"/>
                <w:szCs w:val="16"/>
                <w:lang w:val="en-US"/>
              </w:rPr>
            </w:pPr>
          </w:p>
        </w:tc>
      </w:tr>
      <w:tr w:rsidR="005B7883" w:rsidTr="00EA3139">
        <w:trPr>
          <w:trHeight w:val="552"/>
        </w:trPr>
        <w:tc>
          <w:tcPr>
            <w:tcW w:w="2268" w:type="dxa"/>
          </w:tcPr>
          <w:p w:rsidR="005B7883" w:rsidRPr="00070326" w:rsidRDefault="005B7883" w:rsidP="00EA3139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Расположение коммутационной аппаратуры и прочего оборудования в шкафу</w:t>
            </w:r>
          </w:p>
        </w:tc>
        <w:tc>
          <w:tcPr>
            <w:tcW w:w="5814" w:type="dxa"/>
            <w:gridSpan w:val="5"/>
          </w:tcPr>
          <w:p w:rsidR="005B7883" w:rsidRPr="00070326" w:rsidRDefault="005B7883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</w:p>
        </w:tc>
        <w:tc>
          <w:tcPr>
            <w:tcW w:w="567" w:type="dxa"/>
          </w:tcPr>
          <w:p w:rsidR="005B7883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0"/>
                      <wp:docPr id="317" name="Полотно 3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7" name="AutoShape 3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AutoShape 3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6DB48FC" id="Полотно 317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19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        <v:shape id="AutoShape 320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5B7883" w:rsidRPr="00595DBF" w:rsidRDefault="005B7883" w:rsidP="00595DBF">
            <w:pPr>
              <w:pStyle w:val="af5"/>
              <w:spacing w:line="276" w:lineRule="auto"/>
              <w:rPr>
                <w:b w:val="0"/>
                <w:sz w:val="16"/>
                <w:szCs w:val="16"/>
              </w:rPr>
            </w:pPr>
          </w:p>
        </w:tc>
      </w:tr>
      <w:tr w:rsidR="00EA3139" w:rsidRPr="00070326" w:rsidTr="00E15E5E">
        <w:trPr>
          <w:trHeight w:val="1587"/>
        </w:trPr>
        <w:tc>
          <w:tcPr>
            <w:tcW w:w="2268" w:type="dxa"/>
          </w:tcPr>
          <w:p w:rsidR="00EA3139" w:rsidRPr="00070326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Применение проводов внутришкафного соединения</w:t>
            </w:r>
          </w:p>
        </w:tc>
        <w:tc>
          <w:tcPr>
            <w:tcW w:w="5814" w:type="dxa"/>
            <w:gridSpan w:val="5"/>
          </w:tcPr>
          <w:p w:rsidR="00EA3139" w:rsidRDefault="00EA3139" w:rsidP="006269C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070326">
              <w:rPr>
                <w:b w:val="0"/>
                <w:sz w:val="20"/>
                <w:szCs w:val="20"/>
              </w:rPr>
              <w:t>На усмотрение завода-изготовителя</w:t>
            </w:r>
            <w:r>
              <w:rPr>
                <w:b w:val="0"/>
                <w:sz w:val="20"/>
                <w:szCs w:val="20"/>
              </w:rPr>
              <w:t>:</w:t>
            </w:r>
          </w:p>
          <w:p w:rsidR="00EA3139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Применение многожильного медного проводника </w:t>
            </w:r>
            <w:r w:rsidR="001E1686">
              <w:rPr>
                <w:b w:val="0"/>
                <w:sz w:val="20"/>
                <w:szCs w:val="20"/>
              </w:rPr>
              <w:t xml:space="preserve">НВ3 </w:t>
            </w:r>
            <w:r>
              <w:rPr>
                <w:b w:val="0"/>
                <w:sz w:val="20"/>
                <w:szCs w:val="20"/>
              </w:rPr>
              <w:t>сечение</w:t>
            </w:r>
            <w:r w:rsidR="001E1686">
              <w:rPr>
                <w:b w:val="0"/>
                <w:sz w:val="20"/>
                <w:szCs w:val="20"/>
              </w:rPr>
              <w:t>м</w:t>
            </w:r>
            <w:r>
              <w:rPr>
                <w:b w:val="0"/>
                <w:sz w:val="20"/>
                <w:szCs w:val="20"/>
              </w:rPr>
              <w:t>:</w:t>
            </w:r>
          </w:p>
          <w:p w:rsidR="00EA3139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-для цепей дискретных сигналов, сигнализации и питания </w:t>
            </w:r>
          </w:p>
          <w:p w:rsidR="00EA3139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0,75 мм</w:t>
            </w:r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r>
              <w:rPr>
                <w:b w:val="0"/>
                <w:sz w:val="20"/>
                <w:szCs w:val="20"/>
              </w:rPr>
              <w:t>;</w:t>
            </w:r>
          </w:p>
          <w:p w:rsidR="00EA3139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-для цепей напряжения 1,5 мм</w:t>
            </w:r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r>
              <w:rPr>
                <w:b w:val="0"/>
                <w:sz w:val="20"/>
                <w:szCs w:val="20"/>
              </w:rPr>
              <w:t>;</w:t>
            </w:r>
          </w:p>
          <w:p w:rsidR="00EA3139" w:rsidRPr="00070326" w:rsidRDefault="00EA3139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-для </w:t>
            </w:r>
            <w:r w:rsidR="001E1686">
              <w:rPr>
                <w:b w:val="0"/>
                <w:sz w:val="20"/>
                <w:szCs w:val="20"/>
              </w:rPr>
              <w:t xml:space="preserve">токовых цепей </w:t>
            </w:r>
            <w:r>
              <w:rPr>
                <w:b w:val="0"/>
                <w:sz w:val="20"/>
                <w:szCs w:val="20"/>
              </w:rPr>
              <w:t>2,5 мм</w:t>
            </w:r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EA3139" w:rsidRDefault="00F002C1" w:rsidP="00CC123A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0" r="3175" b="3810"/>
                      <wp:docPr id="313" name="Полотно 3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5" name="AutoShape 3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AutoShape 31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9303636" id="Полотно 313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15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"/>
                      <v:shape id="AutoShape 316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EA3139" w:rsidRDefault="00EA3139" w:rsidP="00070326">
            <w:pPr>
              <w:pStyle w:val="af5"/>
              <w:spacing w:line="276" w:lineRule="auto"/>
            </w:pPr>
          </w:p>
        </w:tc>
      </w:tr>
      <w:tr w:rsidR="00BD08C3" w:rsidRPr="00070326" w:rsidTr="00D04B02">
        <w:trPr>
          <w:trHeight w:val="291"/>
        </w:trPr>
        <w:tc>
          <w:tcPr>
            <w:tcW w:w="9927" w:type="dxa"/>
            <w:gridSpan w:val="8"/>
          </w:tcPr>
          <w:p w:rsidR="00BD08C3" w:rsidRDefault="00BD08C3" w:rsidP="00C859F1">
            <w:pPr>
              <w:pStyle w:val="af5"/>
              <w:spacing w:line="276" w:lineRule="auto"/>
            </w:pPr>
            <w:r w:rsidRPr="00C859F1">
              <w:rPr>
                <w:b w:val="0"/>
                <w:sz w:val="20"/>
                <w:szCs w:val="20"/>
              </w:rPr>
              <w:t>О</w:t>
            </w:r>
            <w:r>
              <w:rPr>
                <w:b w:val="0"/>
                <w:sz w:val="20"/>
                <w:szCs w:val="20"/>
              </w:rPr>
              <w:t>беспечение удаленного доступа и интеграции в систему АСУТП</w:t>
            </w:r>
          </w:p>
        </w:tc>
      </w:tr>
      <w:tr w:rsidR="002C45EA" w:rsidRPr="00572475" w:rsidTr="00433C84">
        <w:trPr>
          <w:trHeight w:val="291"/>
        </w:trPr>
        <w:tc>
          <w:tcPr>
            <w:tcW w:w="2268" w:type="dxa"/>
            <w:vMerge w:val="restart"/>
          </w:tcPr>
          <w:p w:rsidR="002C45EA" w:rsidRPr="00BD08C3" w:rsidRDefault="002C45EA" w:rsidP="00C859F1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Протоколы связи</w:t>
            </w:r>
          </w:p>
        </w:tc>
        <w:tc>
          <w:tcPr>
            <w:tcW w:w="5814" w:type="dxa"/>
            <w:gridSpan w:val="5"/>
          </w:tcPr>
          <w:p w:rsidR="002C45EA" w:rsidRPr="00572475" w:rsidRDefault="002C45EA" w:rsidP="006269C4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</w:rPr>
              <w:t>МЭК</w:t>
            </w:r>
            <w:r w:rsidRPr="00572475">
              <w:rPr>
                <w:b w:val="0"/>
                <w:sz w:val="20"/>
                <w:szCs w:val="20"/>
                <w:lang w:val="en-US"/>
              </w:rPr>
              <w:t xml:space="preserve"> 101, </w:t>
            </w:r>
            <w:r>
              <w:rPr>
                <w:b w:val="0"/>
                <w:sz w:val="20"/>
                <w:szCs w:val="20"/>
              </w:rPr>
              <w:t>МЭК</w:t>
            </w:r>
            <w:r w:rsidRPr="00572475">
              <w:rPr>
                <w:b w:val="0"/>
                <w:sz w:val="20"/>
                <w:szCs w:val="20"/>
                <w:lang w:val="en-US"/>
              </w:rPr>
              <w:t xml:space="preserve">-103, </w:t>
            </w:r>
            <w:r>
              <w:rPr>
                <w:b w:val="0"/>
                <w:sz w:val="20"/>
                <w:szCs w:val="20"/>
              </w:rPr>
              <w:t>МЭК</w:t>
            </w:r>
            <w:r w:rsidRPr="00572475">
              <w:rPr>
                <w:b w:val="0"/>
                <w:sz w:val="20"/>
                <w:szCs w:val="20"/>
                <w:lang w:val="en-US"/>
              </w:rPr>
              <w:t xml:space="preserve">-104, </w:t>
            </w:r>
            <w:r>
              <w:rPr>
                <w:b w:val="0"/>
                <w:sz w:val="20"/>
                <w:szCs w:val="20"/>
                <w:lang w:val="en-US"/>
              </w:rPr>
              <w:t>ModBus</w:t>
            </w:r>
            <w:r w:rsidRPr="00572475">
              <w:rPr>
                <w:b w:val="0"/>
                <w:sz w:val="20"/>
                <w:szCs w:val="20"/>
                <w:lang w:val="en-US"/>
              </w:rPr>
              <w:t>-</w:t>
            </w:r>
            <w:r>
              <w:rPr>
                <w:b w:val="0"/>
                <w:sz w:val="20"/>
                <w:szCs w:val="20"/>
                <w:lang w:val="en-US"/>
              </w:rPr>
              <w:t>ASCII, ModBus-RTU</w:t>
            </w:r>
          </w:p>
        </w:tc>
        <w:tc>
          <w:tcPr>
            <w:tcW w:w="567" w:type="dxa"/>
          </w:tcPr>
          <w:p w:rsidR="002C45EA" w:rsidRDefault="00F002C1" w:rsidP="003320ED">
            <w:pPr>
              <w:pStyle w:val="af5"/>
              <w:spacing w:line="276" w:lineRule="auto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3810" r="3175" b="0"/>
                      <wp:docPr id="360" name="Полотно 3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3" name="AutoShape 3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AutoShape 36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5A3AD440" id="Полотно 360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62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      <v:shape id="AutoShape 363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dn1xAAAANsAAAAPAAAAZHJzL2Rvd25yZXYueG1sRI9BawIx&#10;FITvhf6H8AQvRbMrR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Fnp2fXEAAAA2w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2C45EA" w:rsidRDefault="002C45EA" w:rsidP="003320ED">
            <w:pPr>
              <w:pStyle w:val="af5"/>
              <w:spacing w:line="276" w:lineRule="auto"/>
            </w:pPr>
          </w:p>
        </w:tc>
      </w:tr>
      <w:tr w:rsidR="002C45EA" w:rsidRPr="00070326" w:rsidTr="00433C84">
        <w:trPr>
          <w:trHeight w:val="291"/>
        </w:trPr>
        <w:tc>
          <w:tcPr>
            <w:tcW w:w="2268" w:type="dxa"/>
            <w:vMerge/>
          </w:tcPr>
          <w:p w:rsidR="002C45EA" w:rsidRPr="00572475" w:rsidRDefault="002C45EA" w:rsidP="00C859F1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5814" w:type="dxa"/>
            <w:gridSpan w:val="5"/>
          </w:tcPr>
          <w:p w:rsidR="002C45EA" w:rsidRPr="00572475" w:rsidRDefault="002C45EA" w:rsidP="006269C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МЭК 61850-8-1</w:t>
            </w:r>
          </w:p>
        </w:tc>
        <w:tc>
          <w:tcPr>
            <w:tcW w:w="567" w:type="dxa"/>
          </w:tcPr>
          <w:p w:rsidR="002C45EA" w:rsidRDefault="002C45EA" w:rsidP="00C859F1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2C45EA" w:rsidRDefault="002C45EA" w:rsidP="00C859F1">
            <w:pPr>
              <w:pStyle w:val="af5"/>
              <w:spacing w:line="276" w:lineRule="auto"/>
            </w:pPr>
          </w:p>
        </w:tc>
      </w:tr>
      <w:tr w:rsidR="002C45EA" w:rsidRPr="00070326" w:rsidTr="00433C84">
        <w:trPr>
          <w:trHeight w:val="291"/>
        </w:trPr>
        <w:tc>
          <w:tcPr>
            <w:tcW w:w="2268" w:type="dxa"/>
            <w:vMerge/>
          </w:tcPr>
          <w:p w:rsidR="002C45EA" w:rsidRPr="00BD08C3" w:rsidRDefault="002C45EA" w:rsidP="00C859F1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2C45EA" w:rsidRPr="00572475" w:rsidRDefault="002C45EA" w:rsidP="006269C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Другое</w:t>
            </w:r>
          </w:p>
        </w:tc>
        <w:tc>
          <w:tcPr>
            <w:tcW w:w="567" w:type="dxa"/>
          </w:tcPr>
          <w:p w:rsidR="002C45EA" w:rsidRDefault="002C45EA" w:rsidP="00C859F1">
            <w:pPr>
              <w:pStyle w:val="af5"/>
              <w:spacing w:line="276" w:lineRule="auto"/>
            </w:pPr>
          </w:p>
        </w:tc>
        <w:tc>
          <w:tcPr>
            <w:tcW w:w="1278" w:type="dxa"/>
          </w:tcPr>
          <w:p w:rsidR="002C45EA" w:rsidRDefault="002C45EA" w:rsidP="00C859F1">
            <w:pPr>
              <w:pStyle w:val="af5"/>
              <w:spacing w:line="276" w:lineRule="auto"/>
            </w:pPr>
          </w:p>
        </w:tc>
      </w:tr>
      <w:tr w:rsidR="002C45EA" w:rsidRPr="00070326" w:rsidTr="00433C84">
        <w:trPr>
          <w:trHeight w:val="291"/>
        </w:trPr>
        <w:tc>
          <w:tcPr>
            <w:tcW w:w="8082" w:type="dxa"/>
            <w:gridSpan w:val="6"/>
          </w:tcPr>
          <w:p w:rsidR="002C45EA" w:rsidRPr="00BD08C3" w:rsidRDefault="002C45EA" w:rsidP="00C85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ПТК локальной сети терминалов (</w:t>
            </w:r>
            <w:r>
              <w:rPr>
                <w:sz w:val="20"/>
                <w:szCs w:val="20"/>
                <w:lang w:val="en-US"/>
              </w:rPr>
              <w:t>BresMon</w:t>
            </w:r>
            <w:r w:rsidRPr="00BD08C3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2C45EA" w:rsidRPr="00BD08C3" w:rsidRDefault="002C45EA" w:rsidP="001E1686">
            <w:pPr>
              <w:pStyle w:val="af5"/>
              <w:spacing w:line="276" w:lineRule="auto"/>
              <w:jc w:val="center"/>
            </w:pPr>
          </w:p>
        </w:tc>
        <w:tc>
          <w:tcPr>
            <w:tcW w:w="1278" w:type="dxa"/>
          </w:tcPr>
          <w:p w:rsidR="002C45EA" w:rsidRDefault="002C45EA" w:rsidP="00070326">
            <w:pPr>
              <w:pStyle w:val="af5"/>
              <w:spacing w:line="276" w:lineRule="auto"/>
            </w:pPr>
          </w:p>
        </w:tc>
      </w:tr>
      <w:tr w:rsidR="002C45EA" w:rsidRPr="00070326" w:rsidTr="00572475">
        <w:trPr>
          <w:trHeight w:val="291"/>
        </w:trPr>
        <w:tc>
          <w:tcPr>
            <w:tcW w:w="2268" w:type="dxa"/>
            <w:vMerge w:val="restart"/>
          </w:tcPr>
          <w:p w:rsidR="002C45EA" w:rsidRPr="00BD08C3" w:rsidRDefault="002C45EA" w:rsidP="00C85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Список дополнительного сетевого оборудования</w:t>
            </w:r>
          </w:p>
        </w:tc>
        <w:tc>
          <w:tcPr>
            <w:tcW w:w="5814" w:type="dxa"/>
            <w:gridSpan w:val="5"/>
          </w:tcPr>
          <w:p w:rsidR="002C45EA" w:rsidRPr="00BD08C3" w:rsidRDefault="002C45EA" w:rsidP="00C859F1">
            <w:pPr>
              <w:rPr>
                <w:sz w:val="20"/>
                <w:szCs w:val="20"/>
              </w:rPr>
            </w:pPr>
            <w:r w:rsidRPr="00C859F1">
              <w:rPr>
                <w:sz w:val="20"/>
                <w:szCs w:val="20"/>
              </w:rPr>
              <w:t>Кабель для локальной сети (витая пара - экранированная), м</w:t>
            </w:r>
          </w:p>
        </w:tc>
        <w:tc>
          <w:tcPr>
            <w:tcW w:w="567" w:type="dxa"/>
          </w:tcPr>
          <w:p w:rsidR="002C45EA" w:rsidRPr="00BC61D4" w:rsidRDefault="007B32D1" w:rsidP="001E1686">
            <w:pPr>
              <w:pStyle w:val="af5"/>
              <w:spacing w:line="276" w:lineRule="auto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50</w:t>
            </w:r>
          </w:p>
        </w:tc>
        <w:tc>
          <w:tcPr>
            <w:tcW w:w="1278" w:type="dxa"/>
          </w:tcPr>
          <w:p w:rsidR="002C45EA" w:rsidRPr="00BC61D4" w:rsidRDefault="00BC61D4" w:rsidP="00070326">
            <w:pPr>
              <w:pStyle w:val="af5"/>
              <w:spacing w:line="276" w:lineRule="auto"/>
            </w:pPr>
            <w:r>
              <w:t>м</w:t>
            </w:r>
          </w:p>
        </w:tc>
      </w:tr>
      <w:tr w:rsidR="002C45EA" w:rsidRPr="00070326" w:rsidTr="00572475">
        <w:trPr>
          <w:trHeight w:val="291"/>
        </w:trPr>
        <w:tc>
          <w:tcPr>
            <w:tcW w:w="2268" w:type="dxa"/>
            <w:vMerge/>
          </w:tcPr>
          <w:p w:rsidR="002C45EA" w:rsidRDefault="002C45EA" w:rsidP="00C859F1">
            <w:pPr>
              <w:rPr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2C45EA" w:rsidRPr="00BD08C3" w:rsidRDefault="002C45EA" w:rsidP="00C859F1">
            <w:pPr>
              <w:rPr>
                <w:sz w:val="20"/>
                <w:szCs w:val="20"/>
              </w:rPr>
            </w:pPr>
            <w:r w:rsidRPr="00C859F1">
              <w:rPr>
                <w:sz w:val="20"/>
                <w:szCs w:val="20"/>
              </w:rPr>
              <w:t xml:space="preserve">Сетевой адаптер Б0201 (преобразует </w:t>
            </w:r>
            <w:r w:rsidRPr="00C859F1">
              <w:rPr>
                <w:sz w:val="20"/>
                <w:szCs w:val="20"/>
                <w:lang w:val="en-US"/>
              </w:rPr>
              <w:t>RS</w:t>
            </w:r>
            <w:r w:rsidRPr="00C859F1">
              <w:rPr>
                <w:sz w:val="20"/>
                <w:szCs w:val="20"/>
              </w:rPr>
              <w:t>485/</w:t>
            </w:r>
            <w:r w:rsidRPr="00C859F1">
              <w:rPr>
                <w:sz w:val="20"/>
                <w:szCs w:val="20"/>
                <w:lang w:val="en-US"/>
              </w:rPr>
              <w:t>RS</w:t>
            </w:r>
            <w:r w:rsidRPr="00C859F1">
              <w:rPr>
                <w:sz w:val="20"/>
                <w:szCs w:val="20"/>
              </w:rPr>
              <w:t xml:space="preserve">422 в </w:t>
            </w:r>
            <w:r w:rsidRPr="00C859F1">
              <w:rPr>
                <w:sz w:val="20"/>
                <w:szCs w:val="20"/>
                <w:lang w:val="en-US"/>
              </w:rPr>
              <w:t>RS</w:t>
            </w:r>
            <w:r w:rsidRPr="00C859F1">
              <w:rPr>
                <w:sz w:val="20"/>
                <w:szCs w:val="20"/>
              </w:rPr>
              <w:t>232)</w:t>
            </w:r>
          </w:p>
        </w:tc>
        <w:tc>
          <w:tcPr>
            <w:tcW w:w="567" w:type="dxa"/>
          </w:tcPr>
          <w:p w:rsidR="002C45EA" w:rsidRPr="00572475" w:rsidRDefault="002C45EA" w:rsidP="001E1686">
            <w:pPr>
              <w:pStyle w:val="af5"/>
              <w:spacing w:line="276" w:lineRule="auto"/>
              <w:jc w:val="center"/>
            </w:pPr>
            <w:r>
              <w:t>-</w:t>
            </w:r>
          </w:p>
        </w:tc>
        <w:tc>
          <w:tcPr>
            <w:tcW w:w="1278" w:type="dxa"/>
          </w:tcPr>
          <w:p w:rsidR="002C45EA" w:rsidRDefault="002C45EA" w:rsidP="00070326">
            <w:pPr>
              <w:pStyle w:val="af5"/>
              <w:spacing w:line="276" w:lineRule="auto"/>
            </w:pPr>
          </w:p>
        </w:tc>
      </w:tr>
      <w:tr w:rsidR="002C45EA" w:rsidRPr="00070326" w:rsidTr="00572475">
        <w:trPr>
          <w:trHeight w:val="291"/>
        </w:trPr>
        <w:tc>
          <w:tcPr>
            <w:tcW w:w="2268" w:type="dxa"/>
            <w:vMerge/>
          </w:tcPr>
          <w:p w:rsidR="002C45EA" w:rsidRDefault="002C45EA" w:rsidP="00C859F1">
            <w:pPr>
              <w:rPr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2C45EA" w:rsidRPr="00D57597" w:rsidRDefault="00D57597" w:rsidP="007B32D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MOXA </w:t>
            </w:r>
            <w:r w:rsidR="007B32D1">
              <w:rPr>
                <w:sz w:val="20"/>
                <w:szCs w:val="20"/>
                <w:lang w:val="en-US"/>
              </w:rPr>
              <w:t>NPort 6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</w:tcPr>
          <w:p w:rsidR="002C45EA" w:rsidRPr="00D57597" w:rsidRDefault="00D57597" w:rsidP="001E1686">
            <w:pPr>
              <w:pStyle w:val="af5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8" w:type="dxa"/>
          </w:tcPr>
          <w:p w:rsidR="002C45EA" w:rsidRPr="00D57597" w:rsidRDefault="00D57597" w:rsidP="00070326">
            <w:pPr>
              <w:pStyle w:val="af5"/>
              <w:spacing w:line="276" w:lineRule="auto"/>
            </w:pPr>
            <w:r>
              <w:t>шт.</w:t>
            </w:r>
          </w:p>
        </w:tc>
      </w:tr>
      <w:tr w:rsidR="002C45EA" w:rsidRPr="00070326" w:rsidTr="00D04B02">
        <w:trPr>
          <w:trHeight w:val="291"/>
        </w:trPr>
        <w:tc>
          <w:tcPr>
            <w:tcW w:w="9927" w:type="dxa"/>
            <w:gridSpan w:val="8"/>
          </w:tcPr>
          <w:p w:rsidR="002C45EA" w:rsidRDefault="002C45EA" w:rsidP="00C859F1">
            <w:pPr>
              <w:pStyle w:val="af5"/>
              <w:spacing w:line="276" w:lineRule="auto"/>
            </w:pPr>
          </w:p>
        </w:tc>
      </w:tr>
      <w:tr w:rsidR="002C45EA" w:rsidRPr="00070326" w:rsidTr="00D04B02">
        <w:trPr>
          <w:trHeight w:val="291"/>
        </w:trPr>
        <w:tc>
          <w:tcPr>
            <w:tcW w:w="2268" w:type="dxa"/>
            <w:vMerge w:val="restart"/>
          </w:tcPr>
          <w:p w:rsidR="002C45EA" w:rsidRPr="00B665C5" w:rsidRDefault="002C45EA" w:rsidP="00D04B02">
            <w:pPr>
              <w:rPr>
                <w:sz w:val="20"/>
                <w:szCs w:val="20"/>
              </w:rPr>
            </w:pPr>
            <w:r w:rsidRPr="00B665C5">
              <w:rPr>
                <w:sz w:val="20"/>
                <w:szCs w:val="20"/>
              </w:rPr>
              <w:t>Прием и передача сигналов точного времени</w:t>
            </w:r>
          </w:p>
        </w:tc>
        <w:tc>
          <w:tcPr>
            <w:tcW w:w="5814" w:type="dxa"/>
            <w:gridSpan w:val="5"/>
          </w:tcPr>
          <w:p w:rsidR="002C45EA" w:rsidRPr="00B665C5" w:rsidRDefault="002C45EA" w:rsidP="00D04B02">
            <w:pPr>
              <w:rPr>
                <w:sz w:val="20"/>
                <w:szCs w:val="20"/>
              </w:rPr>
            </w:pPr>
            <w:r w:rsidRPr="00B665C5">
              <w:rPr>
                <w:sz w:val="20"/>
                <w:szCs w:val="20"/>
              </w:rPr>
              <w:t>GPS - приемник</w:t>
            </w:r>
          </w:p>
        </w:tc>
        <w:tc>
          <w:tcPr>
            <w:tcW w:w="567" w:type="dxa"/>
          </w:tcPr>
          <w:p w:rsidR="002C45EA" w:rsidRPr="00C859F1" w:rsidRDefault="002C45EA" w:rsidP="00D04B02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8" w:type="dxa"/>
          </w:tcPr>
          <w:p w:rsidR="002C45EA" w:rsidRPr="001205E2" w:rsidRDefault="002C45EA" w:rsidP="00D04B02">
            <w:pPr>
              <w:pStyle w:val="af5"/>
              <w:spacing w:line="276" w:lineRule="auto"/>
              <w:rPr>
                <w:b w:val="0"/>
              </w:rPr>
            </w:pPr>
          </w:p>
        </w:tc>
      </w:tr>
      <w:tr w:rsidR="002C45EA" w:rsidRPr="00070326" w:rsidTr="00433C84">
        <w:trPr>
          <w:trHeight w:val="291"/>
        </w:trPr>
        <w:tc>
          <w:tcPr>
            <w:tcW w:w="2268" w:type="dxa"/>
            <w:vMerge/>
          </w:tcPr>
          <w:p w:rsidR="002C45EA" w:rsidRPr="00C859F1" w:rsidRDefault="002C45EA" w:rsidP="00C859F1">
            <w:pPr>
              <w:rPr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2C45EA" w:rsidRPr="00B665C5" w:rsidRDefault="002C45EA" w:rsidP="00C859F1">
            <w:pPr>
              <w:rPr>
                <w:sz w:val="20"/>
                <w:szCs w:val="20"/>
              </w:rPr>
            </w:pPr>
            <w:r w:rsidRPr="00B665C5">
              <w:rPr>
                <w:sz w:val="20"/>
                <w:szCs w:val="20"/>
              </w:rPr>
              <w:t xml:space="preserve">Протоколы МЭК, </w:t>
            </w:r>
            <w:r w:rsidRPr="00B665C5">
              <w:rPr>
                <w:sz w:val="20"/>
                <w:szCs w:val="20"/>
                <w:lang w:val="en-US"/>
              </w:rPr>
              <w:t>SNTP</w:t>
            </w:r>
          </w:p>
        </w:tc>
        <w:tc>
          <w:tcPr>
            <w:tcW w:w="567" w:type="dxa"/>
          </w:tcPr>
          <w:p w:rsidR="002C45EA" w:rsidRPr="00C859F1" w:rsidRDefault="00F002C1" w:rsidP="001E1686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313055" cy="187960"/>
                      <wp:effectExtent l="0" t="3810" r="3175" b="0"/>
                      <wp:docPr id="364" name="Полотно 3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1" name="AutoShape 3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786" y="83799"/>
                                  <a:ext cx="48263" cy="61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AutoShape 3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6049" y="35547"/>
                                  <a:ext cx="115569" cy="10925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6C3E8CA" id="Полотно 364" o:spid="_x0000_s1026" editas="canvas" style="width:24.65pt;height:14.8pt;mso-position-horizontal-relative:char;mso-position-vertical-relative:line" coordsize="31305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">
                      <v:shape id="_x0000_s1027" type="#_x0000_t75" style="position:absolute;width:313055;height:187960;visibility:visible;mso-wrap-style:square">
                        <v:fill o:detectmouseclick="t"/>
                        <v:path o:connecttype="none"/>
                      </v:shape>
                      <v:shape id="AutoShape 366" o:spid="_x0000_s1028" type="#_x0000_t32" style="position:absolute;left:97786;top:83799;width:48263;height:61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      <v:shape id="AutoShape 367" o:spid="_x0000_s1029" type="#_x0000_t32" style="position:absolute;left:146049;top:35547;width:115569;height:10925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8" w:type="dxa"/>
          </w:tcPr>
          <w:p w:rsidR="002C45EA" w:rsidRPr="001205E2" w:rsidRDefault="002C45EA" w:rsidP="00070326">
            <w:pPr>
              <w:pStyle w:val="af5"/>
              <w:spacing w:line="276" w:lineRule="auto"/>
              <w:rPr>
                <w:b w:val="0"/>
              </w:rPr>
            </w:pPr>
          </w:p>
        </w:tc>
      </w:tr>
      <w:tr w:rsidR="00BC61D4" w:rsidRPr="00070326" w:rsidTr="00433C84">
        <w:trPr>
          <w:trHeight w:val="291"/>
        </w:trPr>
        <w:tc>
          <w:tcPr>
            <w:tcW w:w="2268" w:type="dxa"/>
            <w:vMerge w:val="restart"/>
          </w:tcPr>
          <w:p w:rsidR="00BC61D4" w:rsidRPr="00C859F1" w:rsidRDefault="00BC61D4" w:rsidP="00C859F1">
            <w:pPr>
              <w:rPr>
                <w:sz w:val="20"/>
                <w:szCs w:val="20"/>
              </w:rPr>
            </w:pPr>
            <w:r w:rsidRPr="00C859F1">
              <w:rPr>
                <w:sz w:val="20"/>
                <w:szCs w:val="20"/>
              </w:rPr>
              <w:t>Программ</w:t>
            </w:r>
            <w:r>
              <w:rPr>
                <w:sz w:val="20"/>
                <w:szCs w:val="20"/>
              </w:rPr>
              <w:t>а определения места повреждения</w:t>
            </w:r>
          </w:p>
        </w:tc>
        <w:tc>
          <w:tcPr>
            <w:tcW w:w="5814" w:type="dxa"/>
            <w:gridSpan w:val="5"/>
          </w:tcPr>
          <w:p w:rsidR="00BC61D4" w:rsidRPr="00C859F1" w:rsidRDefault="00BC61D4" w:rsidP="00C859F1">
            <w:pPr>
              <w:rPr>
                <w:sz w:val="20"/>
                <w:szCs w:val="20"/>
              </w:rPr>
            </w:pPr>
            <w:r w:rsidRPr="00C859F1">
              <w:rPr>
                <w:sz w:val="20"/>
                <w:szCs w:val="20"/>
              </w:rPr>
              <w:t>Одностороннее ОМП</w:t>
            </w:r>
          </w:p>
        </w:tc>
        <w:tc>
          <w:tcPr>
            <w:tcW w:w="567" w:type="dxa"/>
          </w:tcPr>
          <w:p w:rsidR="00BC61D4" w:rsidRPr="00C859F1" w:rsidRDefault="00984731" w:rsidP="00D513BE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>
              <w:t>-</w:t>
            </w:r>
          </w:p>
        </w:tc>
        <w:tc>
          <w:tcPr>
            <w:tcW w:w="1278" w:type="dxa"/>
          </w:tcPr>
          <w:p w:rsidR="00BC61D4" w:rsidRPr="001205E2" w:rsidRDefault="00BC61D4" w:rsidP="00070326">
            <w:pPr>
              <w:pStyle w:val="af5"/>
              <w:spacing w:line="276" w:lineRule="auto"/>
              <w:rPr>
                <w:b w:val="0"/>
              </w:rPr>
            </w:pPr>
          </w:p>
        </w:tc>
      </w:tr>
      <w:tr w:rsidR="00BC61D4" w:rsidRPr="00070326" w:rsidTr="00433C84">
        <w:trPr>
          <w:trHeight w:val="291"/>
        </w:trPr>
        <w:tc>
          <w:tcPr>
            <w:tcW w:w="2268" w:type="dxa"/>
            <w:vMerge/>
          </w:tcPr>
          <w:p w:rsidR="00BC61D4" w:rsidRDefault="00BC61D4" w:rsidP="00763AF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BC61D4" w:rsidRPr="00C859F1" w:rsidRDefault="00BC61D4" w:rsidP="00C859F1">
            <w:pPr>
              <w:rPr>
                <w:sz w:val="20"/>
                <w:szCs w:val="20"/>
              </w:rPr>
            </w:pPr>
            <w:r w:rsidRPr="00C859F1">
              <w:rPr>
                <w:sz w:val="20"/>
                <w:szCs w:val="20"/>
              </w:rPr>
              <w:t xml:space="preserve">Двухстороннее ОМП </w:t>
            </w:r>
          </w:p>
        </w:tc>
        <w:tc>
          <w:tcPr>
            <w:tcW w:w="567" w:type="dxa"/>
          </w:tcPr>
          <w:p w:rsidR="00BC61D4" w:rsidRPr="00C859F1" w:rsidRDefault="00BC61D4" w:rsidP="001E1686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C859F1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78" w:type="dxa"/>
          </w:tcPr>
          <w:p w:rsidR="00BC61D4" w:rsidRPr="001205E2" w:rsidRDefault="00BC61D4" w:rsidP="00070326">
            <w:pPr>
              <w:pStyle w:val="af5"/>
              <w:spacing w:line="276" w:lineRule="auto"/>
              <w:rPr>
                <w:b w:val="0"/>
              </w:rPr>
            </w:pPr>
          </w:p>
        </w:tc>
      </w:tr>
      <w:tr w:rsidR="00BC61D4" w:rsidRPr="00070326" w:rsidTr="00433C84">
        <w:trPr>
          <w:trHeight w:val="291"/>
        </w:trPr>
        <w:tc>
          <w:tcPr>
            <w:tcW w:w="2268" w:type="dxa"/>
            <w:vMerge/>
          </w:tcPr>
          <w:p w:rsidR="00BC61D4" w:rsidRDefault="00BC61D4" w:rsidP="00763AF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5814" w:type="dxa"/>
            <w:gridSpan w:val="5"/>
          </w:tcPr>
          <w:p w:rsidR="00BC61D4" w:rsidRPr="00C859F1" w:rsidRDefault="00BC61D4" w:rsidP="006269C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 w:rsidRPr="00C859F1">
              <w:rPr>
                <w:b w:val="0"/>
                <w:sz w:val="20"/>
                <w:szCs w:val="20"/>
              </w:rPr>
              <w:t>Волновое ОМП</w:t>
            </w:r>
          </w:p>
        </w:tc>
        <w:tc>
          <w:tcPr>
            <w:tcW w:w="567" w:type="dxa"/>
          </w:tcPr>
          <w:p w:rsidR="00BC61D4" w:rsidRPr="00C859F1" w:rsidRDefault="00BC61D4" w:rsidP="001E1686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C859F1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78" w:type="dxa"/>
          </w:tcPr>
          <w:p w:rsidR="00BC61D4" w:rsidRPr="001205E2" w:rsidRDefault="00BC61D4" w:rsidP="00070326">
            <w:pPr>
              <w:pStyle w:val="af5"/>
              <w:spacing w:line="276" w:lineRule="auto"/>
              <w:rPr>
                <w:b w:val="0"/>
              </w:rPr>
            </w:pPr>
          </w:p>
        </w:tc>
      </w:tr>
      <w:tr w:rsidR="00BC61D4" w:rsidRPr="00070326" w:rsidTr="00433C84">
        <w:trPr>
          <w:trHeight w:val="291"/>
        </w:trPr>
        <w:tc>
          <w:tcPr>
            <w:tcW w:w="2268" w:type="dxa"/>
          </w:tcPr>
          <w:p w:rsidR="00BC61D4" w:rsidRPr="00482570" w:rsidRDefault="00BC61D4" w:rsidP="006269C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Работы на объекте заказчика</w:t>
            </w:r>
          </w:p>
        </w:tc>
        <w:tc>
          <w:tcPr>
            <w:tcW w:w="5814" w:type="dxa"/>
            <w:gridSpan w:val="5"/>
          </w:tcPr>
          <w:p w:rsidR="00BC61D4" w:rsidRPr="00482570" w:rsidRDefault="00BC61D4" w:rsidP="006269C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ШНР, ПНР</w:t>
            </w:r>
          </w:p>
        </w:tc>
        <w:tc>
          <w:tcPr>
            <w:tcW w:w="567" w:type="dxa"/>
          </w:tcPr>
          <w:p w:rsidR="00BC61D4" w:rsidRDefault="00BC61D4" w:rsidP="001E1686">
            <w:pPr>
              <w:pStyle w:val="af5"/>
              <w:spacing w:line="276" w:lineRule="auto"/>
              <w:jc w:val="center"/>
            </w:pPr>
            <w:r w:rsidRPr="00C859F1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78" w:type="dxa"/>
          </w:tcPr>
          <w:p w:rsidR="00BC61D4" w:rsidRDefault="00BC61D4" w:rsidP="00A6581C">
            <w:pPr>
              <w:pStyle w:val="af5"/>
              <w:spacing w:line="276" w:lineRule="auto"/>
            </w:pPr>
          </w:p>
        </w:tc>
      </w:tr>
      <w:tr w:rsidR="00BC61D4" w:rsidRPr="00070326" w:rsidTr="00433C84">
        <w:trPr>
          <w:trHeight w:val="291"/>
        </w:trPr>
        <w:tc>
          <w:tcPr>
            <w:tcW w:w="2268" w:type="dxa"/>
            <w:vMerge w:val="restart"/>
          </w:tcPr>
          <w:p w:rsidR="00BC61D4" w:rsidRDefault="00BC61D4" w:rsidP="00763AF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Другое оборудование</w:t>
            </w:r>
          </w:p>
        </w:tc>
        <w:tc>
          <w:tcPr>
            <w:tcW w:w="5814" w:type="dxa"/>
            <w:gridSpan w:val="5"/>
          </w:tcPr>
          <w:p w:rsidR="00BC61D4" w:rsidRPr="00C859F1" w:rsidRDefault="00BC61D4" w:rsidP="006C3A7C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  <w:r w:rsidRPr="00C859F1">
              <w:rPr>
                <w:b w:val="0"/>
                <w:sz w:val="20"/>
                <w:szCs w:val="20"/>
                <w:lang w:val="en-US"/>
              </w:rPr>
              <w:t>USB</w:t>
            </w:r>
            <w:r w:rsidRPr="00C859F1">
              <w:rPr>
                <w:b w:val="0"/>
                <w:sz w:val="20"/>
                <w:szCs w:val="20"/>
              </w:rPr>
              <w:t xml:space="preserve"> </w:t>
            </w:r>
            <w:r w:rsidRPr="00C859F1">
              <w:rPr>
                <w:b w:val="0"/>
                <w:sz w:val="20"/>
                <w:szCs w:val="20"/>
                <w:lang w:val="en-US"/>
              </w:rPr>
              <w:t>Flash</w:t>
            </w:r>
            <w:r w:rsidRPr="00C859F1">
              <w:rPr>
                <w:b w:val="0"/>
                <w:sz w:val="20"/>
                <w:szCs w:val="20"/>
              </w:rPr>
              <w:t xml:space="preserve"> </w:t>
            </w:r>
            <w:r w:rsidRPr="00C859F1">
              <w:rPr>
                <w:b w:val="0"/>
                <w:sz w:val="20"/>
                <w:szCs w:val="20"/>
                <w:lang w:val="en-US"/>
              </w:rPr>
              <w:t>Drive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="006C3A7C">
              <w:rPr>
                <w:b w:val="0"/>
                <w:sz w:val="20"/>
                <w:szCs w:val="20"/>
                <w:lang w:val="en-US"/>
              </w:rPr>
              <w:t>16</w:t>
            </w:r>
            <w:r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  <w:lang w:val="en-US"/>
              </w:rPr>
              <w:t>Gb</w:t>
            </w:r>
          </w:p>
        </w:tc>
        <w:tc>
          <w:tcPr>
            <w:tcW w:w="567" w:type="dxa"/>
          </w:tcPr>
          <w:p w:rsidR="00BC61D4" w:rsidRPr="001601F9" w:rsidRDefault="001601F9" w:rsidP="00C859F1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BC61D4" w:rsidRPr="00C859F1" w:rsidRDefault="00BC61D4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</w:t>
            </w:r>
            <w:r w:rsidRPr="00C859F1">
              <w:rPr>
                <w:b w:val="0"/>
                <w:sz w:val="20"/>
                <w:szCs w:val="20"/>
                <w:lang w:val="en-US"/>
              </w:rPr>
              <w:t>т</w:t>
            </w:r>
            <w:r w:rsidRPr="00C859F1">
              <w:rPr>
                <w:b w:val="0"/>
                <w:sz w:val="20"/>
                <w:szCs w:val="20"/>
              </w:rPr>
              <w:t>.</w:t>
            </w:r>
          </w:p>
        </w:tc>
      </w:tr>
      <w:tr w:rsidR="00BC61D4" w:rsidRPr="00070326" w:rsidTr="00BC61D4">
        <w:trPr>
          <w:trHeight w:val="291"/>
        </w:trPr>
        <w:tc>
          <w:tcPr>
            <w:tcW w:w="2268" w:type="dxa"/>
            <w:vMerge/>
          </w:tcPr>
          <w:p w:rsidR="00BC61D4" w:rsidRDefault="00BC61D4" w:rsidP="00763AF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C61D4" w:rsidRPr="00BC61D4" w:rsidRDefault="00BC61D4" w:rsidP="00BC61D4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  <w:r w:rsidRPr="008C0197">
              <w:rPr>
                <w:b w:val="0"/>
                <w:sz w:val="20"/>
                <w:szCs w:val="20"/>
              </w:rPr>
              <w:t>ПК</w:t>
            </w:r>
          </w:p>
        </w:tc>
        <w:tc>
          <w:tcPr>
            <w:tcW w:w="4680" w:type="dxa"/>
            <w:gridSpan w:val="4"/>
          </w:tcPr>
          <w:p w:rsidR="00BC61D4" w:rsidRPr="00BC61D4" w:rsidRDefault="00BC61D4" w:rsidP="00BC61D4">
            <w:pPr>
              <w:pStyle w:val="af5"/>
              <w:spacing w:line="276" w:lineRule="auto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C61D4" w:rsidRPr="00BC61D4" w:rsidRDefault="00BC61D4" w:rsidP="00C859F1">
            <w:pPr>
              <w:pStyle w:val="af5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8" w:type="dxa"/>
          </w:tcPr>
          <w:p w:rsidR="00BC61D4" w:rsidRDefault="00BC61D4" w:rsidP="00070326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</w:p>
        </w:tc>
      </w:tr>
      <w:tr w:rsidR="00BC61D4" w:rsidRPr="00070326" w:rsidTr="00433C84">
        <w:trPr>
          <w:trHeight w:val="291"/>
        </w:trPr>
        <w:tc>
          <w:tcPr>
            <w:tcW w:w="2268" w:type="dxa"/>
          </w:tcPr>
          <w:p w:rsidR="00BC61D4" w:rsidRDefault="00BC61D4" w:rsidP="00763AF4">
            <w:pPr>
              <w:pStyle w:val="af5"/>
              <w:spacing w:line="276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ЗИП</w:t>
            </w:r>
          </w:p>
        </w:tc>
        <w:tc>
          <w:tcPr>
            <w:tcW w:w="7659" w:type="dxa"/>
            <w:gridSpan w:val="7"/>
          </w:tcPr>
          <w:p w:rsidR="00BC61D4" w:rsidRPr="0007561E" w:rsidRDefault="00BC61D4" w:rsidP="0007561E">
            <w:pPr>
              <w:pStyle w:val="aff"/>
              <w:spacing w:before="0" w:beforeAutospacing="0" w:after="0"/>
              <w:jc w:val="center"/>
              <w:rPr>
                <w:sz w:val="20"/>
                <w:szCs w:val="20"/>
              </w:rPr>
            </w:pPr>
          </w:p>
        </w:tc>
      </w:tr>
    </w:tbl>
    <w:p w:rsidR="00070326" w:rsidRDefault="00070326" w:rsidP="00070326">
      <w:pPr>
        <w:pStyle w:val="af5"/>
        <w:ind w:left="360"/>
        <w:rPr>
          <w:snapToGrid w:val="0"/>
        </w:rPr>
      </w:pPr>
    </w:p>
    <w:p w:rsidR="00474ECE" w:rsidRDefault="003203AD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  <w:r>
        <w:rPr>
          <w:b w:val="0"/>
          <w:snapToGrid w:val="0"/>
          <w:sz w:val="20"/>
          <w:szCs w:val="20"/>
        </w:rPr>
        <w:t>При заполнении</w:t>
      </w:r>
      <w:r w:rsidR="00A0085E">
        <w:rPr>
          <w:b w:val="0"/>
          <w:snapToGrid w:val="0"/>
          <w:sz w:val="20"/>
          <w:szCs w:val="20"/>
        </w:rPr>
        <w:t xml:space="preserve"> таблиц аналог</w:t>
      </w:r>
      <w:r w:rsidR="00474ECE">
        <w:rPr>
          <w:b w:val="0"/>
          <w:snapToGrid w:val="0"/>
          <w:sz w:val="20"/>
          <w:szCs w:val="20"/>
        </w:rPr>
        <w:t>о</w:t>
      </w:r>
      <w:r w:rsidR="00A0085E">
        <w:rPr>
          <w:b w:val="0"/>
          <w:snapToGrid w:val="0"/>
          <w:sz w:val="20"/>
          <w:szCs w:val="20"/>
        </w:rPr>
        <w:t>вых и милл</w:t>
      </w:r>
      <w:r w:rsidR="00474ECE">
        <w:rPr>
          <w:b w:val="0"/>
          <w:snapToGrid w:val="0"/>
          <w:sz w:val="20"/>
          <w:szCs w:val="20"/>
        </w:rPr>
        <w:t>иамперных</w:t>
      </w:r>
      <w:r w:rsidR="00A0085E">
        <w:rPr>
          <w:b w:val="0"/>
          <w:snapToGrid w:val="0"/>
          <w:sz w:val="20"/>
          <w:szCs w:val="20"/>
        </w:rPr>
        <w:t xml:space="preserve"> сигналов</w:t>
      </w:r>
      <w:r>
        <w:rPr>
          <w:b w:val="0"/>
          <w:snapToGrid w:val="0"/>
          <w:sz w:val="20"/>
          <w:szCs w:val="20"/>
        </w:rPr>
        <w:t xml:space="preserve">  необходимо указать следующее:</w:t>
      </w:r>
    </w:p>
    <w:p w:rsidR="00622DC8" w:rsidRDefault="00622DC8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474ECE" w:rsidRDefault="00A0085E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  <w:r w:rsidRPr="00A0085E">
        <w:rPr>
          <w:b w:val="0"/>
          <w:snapToGrid w:val="0"/>
          <w:sz w:val="20"/>
          <w:szCs w:val="20"/>
          <w:u w:val="single"/>
        </w:rPr>
        <w:t>Максимальное регистрируемое значение.</w:t>
      </w:r>
      <w:r>
        <w:rPr>
          <w:b w:val="0"/>
          <w:snapToGrid w:val="0"/>
          <w:sz w:val="20"/>
          <w:szCs w:val="20"/>
        </w:rPr>
        <w:t xml:space="preserve"> Максимально возможное действующие значение напряжения или ударных токов КЗ во вторичных цепях.</w:t>
      </w:r>
    </w:p>
    <w:p w:rsidR="00A0085E" w:rsidRDefault="000821AE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  <w:r>
        <w:rPr>
          <w:b w:val="0"/>
          <w:snapToGrid w:val="0"/>
          <w:sz w:val="20"/>
          <w:szCs w:val="20"/>
          <w:u w:val="single"/>
        </w:rPr>
        <w:t>Данные трансформатора</w:t>
      </w:r>
      <w:r w:rsidR="00A0085E" w:rsidRPr="00A0085E">
        <w:rPr>
          <w:b w:val="0"/>
          <w:snapToGrid w:val="0"/>
          <w:sz w:val="20"/>
          <w:szCs w:val="20"/>
          <w:u w:val="single"/>
        </w:rPr>
        <w:t>.</w:t>
      </w:r>
      <w:r w:rsidR="00A0085E">
        <w:rPr>
          <w:b w:val="0"/>
          <w:snapToGrid w:val="0"/>
          <w:sz w:val="20"/>
          <w:szCs w:val="20"/>
        </w:rPr>
        <w:t xml:space="preserve"> Коэффициент трансформации из первичных цепей во вторичные цепи.</w:t>
      </w:r>
    </w:p>
    <w:p w:rsidR="00A0085E" w:rsidRDefault="00993131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  <w:r>
        <w:rPr>
          <w:b w:val="0"/>
          <w:snapToGrid w:val="0"/>
          <w:sz w:val="20"/>
          <w:szCs w:val="20"/>
          <w:u w:val="single"/>
        </w:rPr>
        <w:t>Род</w:t>
      </w:r>
      <w:r w:rsidR="008112AE">
        <w:rPr>
          <w:b w:val="0"/>
          <w:snapToGrid w:val="0"/>
          <w:sz w:val="20"/>
          <w:szCs w:val="20"/>
          <w:u w:val="single"/>
        </w:rPr>
        <w:t xml:space="preserve"> уставки</w:t>
      </w:r>
      <w:r w:rsidR="00A0085E" w:rsidRPr="00A0085E">
        <w:rPr>
          <w:b w:val="0"/>
          <w:snapToGrid w:val="0"/>
          <w:sz w:val="20"/>
          <w:szCs w:val="20"/>
          <w:u w:val="single"/>
        </w:rPr>
        <w:t>.</w:t>
      </w:r>
      <w:r w:rsidR="00A0085E">
        <w:rPr>
          <w:b w:val="0"/>
          <w:snapToGrid w:val="0"/>
          <w:sz w:val="20"/>
          <w:szCs w:val="20"/>
        </w:rPr>
        <w:t xml:space="preserve"> В этой колонке указывается</w:t>
      </w:r>
      <w:r>
        <w:rPr>
          <w:b w:val="0"/>
          <w:snapToGrid w:val="0"/>
          <w:sz w:val="20"/>
          <w:szCs w:val="20"/>
        </w:rPr>
        <w:t xml:space="preserve"> род</w:t>
      </w:r>
      <w:r w:rsidR="008112AE">
        <w:rPr>
          <w:b w:val="0"/>
          <w:snapToGrid w:val="0"/>
          <w:sz w:val="20"/>
          <w:szCs w:val="20"/>
        </w:rPr>
        <w:t xml:space="preserve"> уставки</w:t>
      </w:r>
      <w:r>
        <w:rPr>
          <w:b w:val="0"/>
          <w:snapToGrid w:val="0"/>
          <w:sz w:val="20"/>
          <w:szCs w:val="20"/>
        </w:rPr>
        <w:t xml:space="preserve"> (снижение (С) либо превышение (П))</w:t>
      </w:r>
      <w:r w:rsidR="00BE1BB8">
        <w:rPr>
          <w:b w:val="0"/>
          <w:snapToGrid w:val="0"/>
          <w:sz w:val="20"/>
          <w:szCs w:val="20"/>
        </w:rPr>
        <w:t>,</w:t>
      </w:r>
      <w:r w:rsidR="008112AE">
        <w:rPr>
          <w:b w:val="0"/>
          <w:snapToGrid w:val="0"/>
          <w:sz w:val="20"/>
          <w:szCs w:val="20"/>
        </w:rPr>
        <w:t xml:space="preserve"> по которой</w:t>
      </w:r>
      <w:r w:rsidR="00A0085E">
        <w:rPr>
          <w:b w:val="0"/>
          <w:snapToGrid w:val="0"/>
          <w:sz w:val="20"/>
          <w:szCs w:val="20"/>
        </w:rPr>
        <w:t xml:space="preserve"> происходит пуск регистратора.</w:t>
      </w:r>
    </w:p>
    <w:p w:rsidR="00702AAA" w:rsidRDefault="008112AE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  <w:r>
        <w:rPr>
          <w:b w:val="0"/>
          <w:snapToGrid w:val="0"/>
          <w:sz w:val="20"/>
          <w:szCs w:val="20"/>
          <w:u w:val="single"/>
        </w:rPr>
        <w:t>Величина уставки</w:t>
      </w:r>
      <w:r w:rsidR="00064401" w:rsidRPr="00064401">
        <w:rPr>
          <w:b w:val="0"/>
          <w:snapToGrid w:val="0"/>
          <w:sz w:val="20"/>
          <w:szCs w:val="20"/>
          <w:u w:val="single"/>
        </w:rPr>
        <w:t>.</w:t>
      </w:r>
      <w:r w:rsidR="00064401" w:rsidRPr="00064401">
        <w:rPr>
          <w:b w:val="0"/>
          <w:snapToGrid w:val="0"/>
          <w:sz w:val="20"/>
          <w:szCs w:val="20"/>
        </w:rPr>
        <w:t xml:space="preserve"> </w:t>
      </w:r>
      <w:r w:rsidR="00064401">
        <w:rPr>
          <w:b w:val="0"/>
          <w:snapToGrid w:val="0"/>
          <w:sz w:val="20"/>
          <w:szCs w:val="20"/>
        </w:rPr>
        <w:t>В этой колонке у</w:t>
      </w:r>
      <w:r w:rsidR="000821AE">
        <w:rPr>
          <w:b w:val="0"/>
          <w:snapToGrid w:val="0"/>
          <w:sz w:val="20"/>
          <w:szCs w:val="20"/>
        </w:rPr>
        <w:t>казывае</w:t>
      </w:r>
      <w:r w:rsidR="00A37A71">
        <w:rPr>
          <w:b w:val="0"/>
          <w:snapToGrid w:val="0"/>
          <w:sz w:val="20"/>
          <w:szCs w:val="20"/>
        </w:rPr>
        <w:t>тся значение</w:t>
      </w:r>
      <w:r w:rsidR="000821AE">
        <w:rPr>
          <w:b w:val="0"/>
          <w:snapToGrid w:val="0"/>
          <w:sz w:val="20"/>
          <w:szCs w:val="20"/>
        </w:rPr>
        <w:t xml:space="preserve"> уставки данного сигнала, по которой </w:t>
      </w:r>
      <w:r>
        <w:rPr>
          <w:b w:val="0"/>
          <w:snapToGrid w:val="0"/>
          <w:sz w:val="20"/>
          <w:szCs w:val="20"/>
        </w:rPr>
        <w:t xml:space="preserve">происходит </w:t>
      </w:r>
      <w:r w:rsidR="000821AE">
        <w:rPr>
          <w:b w:val="0"/>
          <w:snapToGrid w:val="0"/>
          <w:sz w:val="20"/>
          <w:szCs w:val="20"/>
        </w:rPr>
        <w:t>пуск регистратора.</w:t>
      </w:r>
    </w:p>
    <w:p w:rsidR="000821AE" w:rsidRDefault="000821AE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993131" w:rsidRDefault="00993131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993131" w:rsidRDefault="00993131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993131" w:rsidRDefault="00993131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993131" w:rsidRDefault="00993131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702AAA" w:rsidRDefault="00702AAA" w:rsidP="00622DC8">
      <w:pPr>
        <w:pStyle w:val="af5"/>
        <w:spacing w:line="276" w:lineRule="auto"/>
        <w:ind w:left="360"/>
        <w:rPr>
          <w:b w:val="0"/>
          <w:snapToGrid w:val="0"/>
          <w:sz w:val="20"/>
          <w:szCs w:val="20"/>
        </w:rPr>
      </w:pPr>
    </w:p>
    <w:p w:rsidR="00B458A2" w:rsidRDefault="00B458A2" w:rsidP="005C5B41">
      <w:pPr>
        <w:pStyle w:val="af5"/>
        <w:numPr>
          <w:ilvl w:val="0"/>
          <w:numId w:val="3"/>
        </w:numPr>
        <w:jc w:val="center"/>
        <w:rPr>
          <w:snapToGrid w:val="0"/>
        </w:rPr>
      </w:pPr>
      <w:r w:rsidRPr="00B458A2">
        <w:rPr>
          <w:snapToGrid w:val="0"/>
        </w:rPr>
        <w:lastRenderedPageBreak/>
        <w:t>I-ый терминал</w:t>
      </w:r>
      <w:r>
        <w:rPr>
          <w:snapToGrid w:val="0"/>
        </w:rPr>
        <w:t>.</w:t>
      </w:r>
    </w:p>
    <w:p w:rsidR="00B458A2" w:rsidRPr="00B458A2" w:rsidRDefault="00B458A2" w:rsidP="00B458A2">
      <w:pPr>
        <w:pStyle w:val="af5"/>
        <w:ind w:left="360"/>
        <w:rPr>
          <w:snapToGrid w:val="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637"/>
        <w:gridCol w:w="1198"/>
        <w:gridCol w:w="490"/>
        <w:gridCol w:w="486"/>
        <w:gridCol w:w="16"/>
        <w:gridCol w:w="470"/>
        <w:gridCol w:w="8"/>
        <w:gridCol w:w="374"/>
        <w:gridCol w:w="106"/>
        <w:gridCol w:w="488"/>
        <w:gridCol w:w="256"/>
        <w:gridCol w:w="230"/>
        <w:gridCol w:w="586"/>
      </w:tblGrid>
      <w:tr w:rsidR="00B458A2" w:rsidRPr="005A61D9" w:rsidTr="006D66A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A2" w:rsidRPr="001561D9" w:rsidRDefault="00B458A2" w:rsidP="00B458A2">
            <w:pPr>
              <w:suppressAutoHyphens/>
              <w:snapToGrid w:val="0"/>
              <w:rPr>
                <w:b/>
              </w:rPr>
            </w:pPr>
            <w:r w:rsidRPr="001561D9">
              <w:rPr>
                <w:b/>
              </w:rPr>
              <w:t>Логический номер терминала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458A2" w:rsidRPr="005A61D9" w:rsidRDefault="007A55ED" w:rsidP="00B458A2">
            <w:pPr>
              <w:suppressAutoHyphens/>
              <w:snapToGrid w:val="0"/>
              <w:jc w:val="center"/>
            </w:pPr>
            <w:r>
              <w:t>1</w:t>
            </w:r>
          </w:p>
        </w:tc>
        <w:tc>
          <w:tcPr>
            <w:tcW w:w="470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8A2" w:rsidRPr="005A61D9" w:rsidRDefault="008D4EC5" w:rsidP="00FD4B72">
            <w:pPr>
              <w:suppressAutoHyphens/>
              <w:snapToGrid w:val="0"/>
              <w:jc w:val="center"/>
              <w:rPr>
                <w:i/>
              </w:rPr>
            </w:pPr>
            <w:r>
              <w:rPr>
                <w:i/>
              </w:rPr>
              <w:t>В пределах энергосистемы рекомендуется использовать свою сквозную нумерацию</w:t>
            </w:r>
          </w:p>
        </w:tc>
      </w:tr>
      <w:tr w:rsidR="007604AF" w:rsidRPr="005A61D9" w:rsidTr="006116C2">
        <w:trPr>
          <w:trHeight w:val="284"/>
        </w:trPr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5A61D9" w:rsidRDefault="007604AF" w:rsidP="00B458A2">
            <w:pPr>
              <w:suppressAutoHyphens/>
              <w:snapToGrid w:val="0"/>
              <w:rPr>
                <w:b/>
              </w:rPr>
            </w:pPr>
            <w:r w:rsidRPr="005A61D9">
              <w:t xml:space="preserve">Конструктивное исполнение терминала  </w:t>
            </w:r>
            <w:r w:rsidRPr="001561D9">
              <w:rPr>
                <w:b/>
              </w:rPr>
              <w:t>«К»</w:t>
            </w:r>
            <w:r w:rsidRPr="005A61D9">
              <w:rPr>
                <w:b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04AF" w:rsidRPr="006116C2" w:rsidRDefault="007604AF" w:rsidP="00F80F48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604AF" w:rsidRPr="006116C2" w:rsidRDefault="007604AF" w:rsidP="00F80F48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4AF" w:rsidRPr="00632275" w:rsidRDefault="007604AF" w:rsidP="00F80F48">
            <w:pPr>
              <w:suppressAutoHyphens/>
              <w:snapToGrid w:val="0"/>
              <w:jc w:val="center"/>
            </w:pPr>
            <w:r w:rsidRPr="00632275">
              <w:t>3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4AF" w:rsidRPr="004727BB" w:rsidRDefault="007604AF" w:rsidP="00F80F48">
            <w:pPr>
              <w:suppressAutoHyphens/>
              <w:snapToGrid w:val="0"/>
              <w:jc w:val="center"/>
              <w:rPr>
                <w:b/>
                <w:color w:val="D9D9D9"/>
              </w:rPr>
            </w:pPr>
            <w:r w:rsidRPr="004727BB">
              <w:rPr>
                <w:color w:val="D9D9D9"/>
              </w:rPr>
              <w:t>4</w:t>
            </w:r>
          </w:p>
        </w:tc>
      </w:tr>
      <w:tr w:rsidR="005847F2" w:rsidRPr="005A61D9" w:rsidTr="006116C2">
        <w:trPr>
          <w:trHeight w:val="284"/>
        </w:trPr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7F2" w:rsidRPr="005A61D9" w:rsidRDefault="005847F2" w:rsidP="00B458A2">
            <w:pPr>
              <w:suppressAutoHyphens/>
              <w:snapToGrid w:val="0"/>
              <w:rPr>
                <w:b/>
              </w:rPr>
            </w:pPr>
            <w:r w:rsidRPr="005A61D9">
              <w:t xml:space="preserve">Количество блоков аналоговых входов      </w:t>
            </w:r>
            <w:r w:rsidRPr="001561D9">
              <w:rPr>
                <w:b/>
              </w:rPr>
              <w:t>«А»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47F2" w:rsidRPr="00376035" w:rsidRDefault="005847F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376035">
              <w:rPr>
                <w:color w:val="D9D9D9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47F2" w:rsidRPr="006116C2" w:rsidRDefault="005847F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2</w:t>
            </w:r>
          </w:p>
        </w:tc>
        <w:tc>
          <w:tcPr>
            <w:tcW w:w="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47F2" w:rsidRPr="006116C2" w:rsidRDefault="005847F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47F2" w:rsidRPr="00C56C2A" w:rsidRDefault="00C8550F" w:rsidP="00B458A2">
            <w:pPr>
              <w:suppressAutoHyphens/>
              <w:snapToGrid w:val="0"/>
              <w:jc w:val="center"/>
            </w:pPr>
            <w:r w:rsidRPr="005B7883">
              <w:rPr>
                <w:color w:val="D9D9D9"/>
              </w:rPr>
              <w:t>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47F2" w:rsidRPr="00C56C2A" w:rsidRDefault="005847F2" w:rsidP="00B458A2">
            <w:pPr>
              <w:suppressAutoHyphens/>
              <w:snapToGrid w:val="0"/>
              <w:jc w:val="center"/>
              <w:rPr>
                <w:color w:val="BFBFBF"/>
              </w:rPr>
            </w:pPr>
            <w:r w:rsidRPr="005B7883"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47F2" w:rsidRPr="006116C2" w:rsidRDefault="005847F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47F2" w:rsidRPr="00376035" w:rsidRDefault="005847F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376035">
              <w:rPr>
                <w:color w:val="D9D9D9"/>
              </w:rPr>
              <w:t>7</w:t>
            </w:r>
          </w:p>
        </w:tc>
      </w:tr>
      <w:tr w:rsidR="00B458A2" w:rsidRPr="005A61D9" w:rsidTr="006116C2">
        <w:trPr>
          <w:trHeight w:val="284"/>
        </w:trPr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8A2" w:rsidRPr="005A61D9" w:rsidRDefault="00B458A2" w:rsidP="00B458A2">
            <w:pPr>
              <w:suppressAutoHyphens/>
              <w:snapToGrid w:val="0"/>
              <w:rPr>
                <w:b/>
              </w:rPr>
            </w:pPr>
            <w:r w:rsidRPr="005A61D9">
              <w:t xml:space="preserve">Количество блоков  дискретных входов     </w:t>
            </w:r>
            <w:r w:rsidRPr="001561D9">
              <w:rPr>
                <w:b/>
              </w:rPr>
              <w:t>«Д»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58A2" w:rsidRPr="00447C6E" w:rsidRDefault="00B458A2" w:rsidP="00B458A2">
            <w:pPr>
              <w:suppressAutoHyphens/>
              <w:snapToGrid w:val="0"/>
              <w:jc w:val="center"/>
              <w:rPr>
                <w:color w:val="BFBFBF"/>
              </w:rPr>
            </w:pPr>
            <w:r w:rsidRPr="00447C6E">
              <w:rPr>
                <w:color w:val="BFBFBF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8A2" w:rsidRPr="006116C2" w:rsidRDefault="00B458A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5B7883">
              <w:t>2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58A2" w:rsidRPr="006116C2" w:rsidRDefault="00B458A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3</w:t>
            </w:r>
          </w:p>
        </w:tc>
        <w:tc>
          <w:tcPr>
            <w:tcW w:w="4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458A2" w:rsidRPr="006116C2" w:rsidRDefault="00B458A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8A2" w:rsidRPr="006116C2" w:rsidRDefault="00B458A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8A2" w:rsidRPr="006116C2" w:rsidRDefault="00B458A2" w:rsidP="00B458A2">
            <w:pPr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8A2" w:rsidRPr="00376035" w:rsidRDefault="00B458A2" w:rsidP="00B458A2">
            <w:pPr>
              <w:suppressAutoHyphens/>
              <w:snapToGrid w:val="0"/>
              <w:jc w:val="center"/>
              <w:rPr>
                <w:color w:val="D9D9D9"/>
              </w:rPr>
            </w:pPr>
            <w:r w:rsidRPr="00376035">
              <w:rPr>
                <w:color w:val="D9D9D9"/>
              </w:rPr>
              <w:t>7</w:t>
            </w:r>
          </w:p>
        </w:tc>
      </w:tr>
      <w:tr w:rsidR="007604AF" w:rsidRPr="005A61D9" w:rsidTr="006116C2">
        <w:trPr>
          <w:trHeight w:val="284"/>
        </w:trPr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5A61D9" w:rsidRDefault="007604AF" w:rsidP="00B458A2">
            <w:pPr>
              <w:suppressAutoHyphens/>
              <w:snapToGrid w:val="0"/>
              <w:rPr>
                <w:b/>
              </w:rPr>
            </w:pPr>
            <w:r w:rsidRPr="005A61D9">
              <w:t xml:space="preserve">Количество блоков   миллиамперных входов     </w:t>
            </w:r>
            <w:r w:rsidRPr="001561D9">
              <w:rPr>
                <w:b/>
              </w:rPr>
              <w:t>«М»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7604AF" w:rsidRDefault="007604AF" w:rsidP="00F80F48">
            <w:pPr>
              <w:suppressAutoHyphens/>
              <w:snapToGrid w:val="0"/>
              <w:jc w:val="center"/>
            </w:pPr>
            <w:r w:rsidRPr="007604AF"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6116C2" w:rsidRDefault="00F87626" w:rsidP="00F80F48">
            <w:pPr>
              <w:suppressAutoHyphens/>
              <w:snapToGrid w:val="0"/>
              <w:jc w:val="center"/>
              <w:rPr>
                <w:color w:val="D9D9D9"/>
              </w:rPr>
            </w:pPr>
            <w:r>
              <w:rPr>
                <w:color w:val="D9D9D9"/>
              </w:rPr>
              <w:t>2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1247CF" w:rsidRDefault="007604AF" w:rsidP="00F80F48">
            <w:pPr>
              <w:suppressAutoHyphens/>
              <w:snapToGrid w:val="0"/>
              <w:jc w:val="center"/>
            </w:pPr>
            <w:r w:rsidRPr="005B7883">
              <w:rPr>
                <w:color w:val="D9D9D9"/>
              </w:rPr>
              <w:t>3</w:t>
            </w:r>
          </w:p>
        </w:tc>
        <w:tc>
          <w:tcPr>
            <w:tcW w:w="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4727BB" w:rsidRDefault="007604AF" w:rsidP="00F80F48">
            <w:pPr>
              <w:suppressAutoHyphens/>
              <w:snapToGrid w:val="0"/>
              <w:jc w:val="center"/>
              <w:rPr>
                <w:color w:val="F2F2F2"/>
              </w:rPr>
            </w:pPr>
            <w:r w:rsidRPr="004727BB">
              <w:rPr>
                <w:color w:val="F2F2F2"/>
              </w:rPr>
              <w:t>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6116C2" w:rsidRDefault="007604AF" w:rsidP="00F80F48">
            <w:pPr>
              <w:suppressAutoHyphens/>
              <w:snapToGrid w:val="0"/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04AF" w:rsidRPr="006116C2" w:rsidRDefault="007604AF" w:rsidP="00F80F48">
            <w:pPr>
              <w:jc w:val="center"/>
              <w:rPr>
                <w:color w:val="D9D9D9"/>
              </w:rPr>
            </w:pPr>
            <w:r w:rsidRPr="006116C2">
              <w:rPr>
                <w:color w:val="D9D9D9"/>
              </w:rPr>
              <w:t>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4AF" w:rsidRPr="00376035" w:rsidRDefault="007604AF" w:rsidP="00F80F48">
            <w:pPr>
              <w:suppressAutoHyphens/>
              <w:snapToGrid w:val="0"/>
              <w:jc w:val="center"/>
              <w:rPr>
                <w:color w:val="D9D9D9"/>
              </w:rPr>
            </w:pPr>
            <w:r w:rsidRPr="00376035">
              <w:rPr>
                <w:color w:val="D9D9D9"/>
              </w:rPr>
              <w:t>7</w:t>
            </w:r>
          </w:p>
        </w:tc>
      </w:tr>
    </w:tbl>
    <w:p w:rsidR="00B458A2" w:rsidRDefault="00B458A2" w:rsidP="0095690D">
      <w:pPr>
        <w:pStyle w:val="af5"/>
        <w:ind w:left="360" w:hanging="360"/>
        <w:jc w:val="center"/>
        <w:rPr>
          <w:sz w:val="20"/>
          <w:szCs w:val="20"/>
        </w:rPr>
      </w:pPr>
    </w:p>
    <w:p w:rsidR="00B458A2" w:rsidRDefault="00B458A2" w:rsidP="005C5B41">
      <w:pPr>
        <w:pStyle w:val="af5"/>
        <w:numPr>
          <w:ilvl w:val="1"/>
          <w:numId w:val="4"/>
        </w:numPr>
        <w:jc w:val="center"/>
        <w:rPr>
          <w:szCs w:val="20"/>
        </w:rPr>
      </w:pPr>
      <w:r w:rsidRPr="00B458A2">
        <w:rPr>
          <w:szCs w:val="20"/>
          <w:lang w:val="en-US"/>
        </w:rPr>
        <w:t>Аналоговые входы</w:t>
      </w:r>
    </w:p>
    <w:p w:rsidR="00BE20A2" w:rsidRDefault="00BE20A2" w:rsidP="00BE20A2">
      <w:pPr>
        <w:pStyle w:val="af5"/>
        <w:ind w:left="792"/>
        <w:jc w:val="center"/>
        <w:rPr>
          <w:szCs w:val="20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047"/>
        <w:gridCol w:w="2074"/>
        <w:gridCol w:w="1305"/>
        <w:gridCol w:w="979"/>
        <w:gridCol w:w="1130"/>
        <w:gridCol w:w="844"/>
        <w:gridCol w:w="987"/>
      </w:tblGrid>
      <w:tr w:rsidR="00B50A09" w:rsidRPr="00CC7C44" w:rsidTr="0085646F">
        <w:trPr>
          <w:trHeight w:val="467"/>
        </w:trPr>
        <w:tc>
          <w:tcPr>
            <w:tcW w:w="2604" w:type="dxa"/>
            <w:gridSpan w:val="2"/>
            <w:tcBorders>
              <w:right w:val="single" w:sz="4" w:space="0" w:color="auto"/>
            </w:tcBorders>
            <w:vAlign w:val="center"/>
          </w:tcPr>
          <w:p w:rsidR="00B50A09" w:rsidRPr="00CC7C44" w:rsidRDefault="00B50A09" w:rsidP="00D55679">
            <w:pPr>
              <w:pStyle w:val="3"/>
              <w:spacing w:line="240" w:lineRule="auto"/>
              <w:rPr>
                <w:sz w:val="20"/>
              </w:rPr>
            </w:pPr>
            <w:r w:rsidRPr="00CC7C44">
              <w:rPr>
                <w:sz w:val="20"/>
              </w:rPr>
              <w:t xml:space="preserve">Номер блока </w:t>
            </w:r>
            <w:r w:rsidRPr="00CC7C44">
              <w:rPr>
                <w:b w:val="0"/>
                <w:bCs/>
                <w:sz w:val="20"/>
              </w:rPr>
              <w:t>A</w:t>
            </w:r>
          </w:p>
        </w:tc>
        <w:tc>
          <w:tcPr>
            <w:tcW w:w="7319" w:type="dxa"/>
            <w:gridSpan w:val="6"/>
            <w:tcBorders>
              <w:left w:val="single" w:sz="4" w:space="0" w:color="auto"/>
            </w:tcBorders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b/>
                <w:sz w:val="20"/>
                <w:szCs w:val="20"/>
                <w:u w:val="single"/>
              </w:rPr>
            </w:pPr>
            <w:r w:rsidRPr="00CC7C44">
              <w:rPr>
                <w:b/>
                <w:sz w:val="20"/>
                <w:szCs w:val="20"/>
                <w:u w:val="single"/>
              </w:rPr>
              <w:t>1</w:t>
            </w:r>
          </w:p>
        </w:tc>
      </w:tr>
      <w:tr w:rsidR="00B50A09" w:rsidRPr="00CC7C44" w:rsidTr="008542FB">
        <w:trPr>
          <w:trHeight w:val="467"/>
        </w:trPr>
        <w:tc>
          <w:tcPr>
            <w:tcW w:w="557" w:type="dxa"/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№</w:t>
            </w:r>
          </w:p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047" w:type="dxa"/>
            <w:tcBorders>
              <w:right w:val="single" w:sz="4" w:space="0" w:color="auto"/>
            </w:tcBorders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B50A09" w:rsidRPr="00BF50F2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присоединения</w:t>
            </w: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сигнала</w:t>
            </w:r>
          </w:p>
        </w:tc>
        <w:tc>
          <w:tcPr>
            <w:tcW w:w="1305" w:type="dxa"/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Обозначение</w:t>
            </w:r>
          </w:p>
        </w:tc>
        <w:tc>
          <w:tcPr>
            <w:tcW w:w="979" w:type="dxa"/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Макс Регистр значение</w:t>
            </w:r>
          </w:p>
        </w:tc>
        <w:tc>
          <w:tcPr>
            <w:tcW w:w="1130" w:type="dxa"/>
            <w:vAlign w:val="center"/>
          </w:tcPr>
          <w:p w:rsidR="00B50A09" w:rsidRPr="00CC7C44" w:rsidRDefault="00B50A09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Данные трансфор-матора</w:t>
            </w:r>
          </w:p>
        </w:tc>
        <w:tc>
          <w:tcPr>
            <w:tcW w:w="844" w:type="dxa"/>
            <w:vAlign w:val="center"/>
          </w:tcPr>
          <w:p w:rsidR="00B50A09" w:rsidRPr="00CC7C44" w:rsidRDefault="008112AE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уставки</w:t>
            </w:r>
          </w:p>
        </w:tc>
        <w:tc>
          <w:tcPr>
            <w:tcW w:w="987" w:type="dxa"/>
            <w:vAlign w:val="center"/>
          </w:tcPr>
          <w:p w:rsidR="00B50A09" w:rsidRPr="00CC7C44" w:rsidRDefault="00993131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у</w:t>
            </w:r>
            <w:r w:rsidR="008112AE">
              <w:rPr>
                <w:sz w:val="20"/>
                <w:szCs w:val="20"/>
              </w:rPr>
              <w:t>ставки</w:t>
            </w:r>
          </w:p>
        </w:tc>
      </w:tr>
      <w:tr w:rsidR="000B3754" w:rsidRPr="00CC7C44" w:rsidTr="008542FB">
        <w:trPr>
          <w:trHeight w:val="75"/>
        </w:trPr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right w:val="single" w:sz="4" w:space="0" w:color="auto"/>
            </w:tcBorders>
            <w:vAlign w:val="center"/>
          </w:tcPr>
          <w:p w:rsidR="000B3754" w:rsidRPr="00BF50F2" w:rsidRDefault="001601F9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B3754" w:rsidRPr="00FC0A2D">
              <w:rPr>
                <w:sz w:val="20"/>
                <w:szCs w:val="20"/>
              </w:rPr>
              <w:t xml:space="preserve"> СШ 110 кВ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фазы А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Ua</w:t>
            </w:r>
            <w:r w:rsidRPr="00FC0A2D">
              <w:rPr>
                <w:sz w:val="20"/>
                <w:szCs w:val="20"/>
              </w:rPr>
              <w:t>110-1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86В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0B3754" w:rsidRPr="00447C6E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0B3754" w:rsidRPr="007B32D1" w:rsidRDefault="007B32D1" w:rsidP="00F80F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0B3754" w:rsidRPr="00CC7C44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0B3754" w:rsidRPr="00BF50F2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826B1F" w:rsidRDefault="000B3754" w:rsidP="00F80F48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фазы 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Ub</w:t>
            </w:r>
            <w:r w:rsidRPr="00FC0A2D">
              <w:rPr>
                <w:sz w:val="20"/>
                <w:szCs w:val="20"/>
              </w:rPr>
              <w:t>110-1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86В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7B32D1" w:rsidRDefault="007B32D1" w:rsidP="00F80F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0B3754" w:rsidRPr="00CC7C44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0B3754" w:rsidRPr="00BF50F2" w:rsidRDefault="000B3754" w:rsidP="00F80F48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фазы С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Uc</w:t>
            </w:r>
            <w:r w:rsidRPr="00FC0A2D">
              <w:rPr>
                <w:sz w:val="20"/>
                <w:szCs w:val="20"/>
              </w:rPr>
              <w:t>110-1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86В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7B32D1" w:rsidRDefault="007B32D1" w:rsidP="00F80F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0B3754" w:rsidRPr="00CC7C44" w:rsidTr="008542FB">
        <w:trPr>
          <w:trHeight w:val="268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BF50F2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3</w:t>
            </w:r>
            <w:r w:rsidRPr="00FC0A2D">
              <w:rPr>
                <w:sz w:val="20"/>
                <w:szCs w:val="20"/>
                <w:lang w:val="en-US"/>
              </w:rPr>
              <w:t>Uo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3Uo</w:t>
            </w:r>
            <w:r w:rsidRPr="00FC0A2D">
              <w:rPr>
                <w:sz w:val="20"/>
                <w:szCs w:val="20"/>
              </w:rPr>
              <w:t>110-1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120В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В</w:t>
            </w:r>
          </w:p>
        </w:tc>
      </w:tr>
      <w:tr w:rsidR="000B3754" w:rsidRPr="00CC7C44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3754" w:rsidRPr="007A4BC9" w:rsidRDefault="001601F9" w:rsidP="00F80F48">
            <w:pPr>
              <w:suppressAutoHyphens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2 </w:t>
            </w:r>
            <w:r w:rsidR="000B3754" w:rsidRPr="00FC0A2D">
              <w:rPr>
                <w:sz w:val="20"/>
                <w:szCs w:val="20"/>
              </w:rPr>
              <w:t>СШ 110 кВ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фазы А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Ua</w:t>
            </w:r>
            <w:r w:rsidRPr="00FC0A2D">
              <w:rPr>
                <w:sz w:val="20"/>
                <w:szCs w:val="20"/>
              </w:rPr>
              <w:t>110-2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86В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0B3754" w:rsidRPr="007B32D1" w:rsidRDefault="007B32D1" w:rsidP="00F80F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0B3754" w:rsidRPr="00CC7C44" w:rsidTr="008542FB">
        <w:trPr>
          <w:trHeight w:val="53"/>
        </w:trPr>
        <w:tc>
          <w:tcPr>
            <w:tcW w:w="557" w:type="dxa"/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0B3754" w:rsidRPr="00CC7C44" w:rsidRDefault="000B3754" w:rsidP="00F80F48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фазы В</w:t>
            </w:r>
          </w:p>
        </w:tc>
        <w:tc>
          <w:tcPr>
            <w:tcW w:w="1305" w:type="dxa"/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Ub</w:t>
            </w:r>
            <w:r w:rsidRPr="00FC0A2D">
              <w:rPr>
                <w:sz w:val="20"/>
                <w:szCs w:val="20"/>
              </w:rPr>
              <w:t>110-2</w:t>
            </w:r>
          </w:p>
        </w:tc>
        <w:tc>
          <w:tcPr>
            <w:tcW w:w="979" w:type="dxa"/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86В</w:t>
            </w:r>
          </w:p>
        </w:tc>
        <w:tc>
          <w:tcPr>
            <w:tcW w:w="1130" w:type="dxa"/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vAlign w:val="center"/>
          </w:tcPr>
          <w:p w:rsidR="000B3754" w:rsidRPr="007B32D1" w:rsidRDefault="007B32D1" w:rsidP="00F80F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87" w:type="dxa"/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0B3754" w:rsidRPr="00CC7C44" w:rsidTr="008542FB">
        <w:trPr>
          <w:trHeight w:val="214"/>
        </w:trPr>
        <w:tc>
          <w:tcPr>
            <w:tcW w:w="557" w:type="dxa"/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0B3754" w:rsidRPr="008801B5" w:rsidRDefault="000B3754" w:rsidP="00F80F48">
            <w:pPr>
              <w:jc w:val="center"/>
              <w:rPr>
                <w:color w:val="365F91"/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фазы С</w:t>
            </w:r>
          </w:p>
        </w:tc>
        <w:tc>
          <w:tcPr>
            <w:tcW w:w="1305" w:type="dxa"/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Uc</w:t>
            </w:r>
            <w:r w:rsidRPr="00FC0A2D">
              <w:rPr>
                <w:sz w:val="20"/>
                <w:szCs w:val="20"/>
              </w:rPr>
              <w:t>110-2</w:t>
            </w:r>
          </w:p>
        </w:tc>
        <w:tc>
          <w:tcPr>
            <w:tcW w:w="979" w:type="dxa"/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86В</w:t>
            </w:r>
          </w:p>
        </w:tc>
        <w:tc>
          <w:tcPr>
            <w:tcW w:w="1130" w:type="dxa"/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vAlign w:val="center"/>
          </w:tcPr>
          <w:p w:rsidR="000B3754" w:rsidRPr="007B32D1" w:rsidRDefault="007B32D1" w:rsidP="00F80F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87" w:type="dxa"/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0B3754" w:rsidRPr="00CC7C44" w:rsidTr="008542FB">
        <w:trPr>
          <w:trHeight w:val="53"/>
        </w:trPr>
        <w:tc>
          <w:tcPr>
            <w:tcW w:w="557" w:type="dxa"/>
            <w:vAlign w:val="center"/>
          </w:tcPr>
          <w:p w:rsidR="000B3754" w:rsidRPr="00CC7C44" w:rsidRDefault="000B3754" w:rsidP="00F80F48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0B3754" w:rsidRPr="008801B5" w:rsidRDefault="000B3754" w:rsidP="00F80F48">
            <w:pPr>
              <w:suppressAutoHyphens/>
              <w:jc w:val="center"/>
              <w:rPr>
                <w:color w:val="365F91"/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0B3754" w:rsidRPr="00FC0A2D" w:rsidRDefault="000B3754" w:rsidP="00F80F48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Напряжение 3</w:t>
            </w:r>
            <w:r w:rsidRPr="00FC0A2D">
              <w:rPr>
                <w:sz w:val="20"/>
                <w:szCs w:val="20"/>
                <w:lang w:val="en-US"/>
              </w:rPr>
              <w:t>Uo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  <w:lang w:val="en-US"/>
              </w:rPr>
              <w:t>3Uo</w:t>
            </w:r>
            <w:r w:rsidRPr="00FC0A2D">
              <w:rPr>
                <w:sz w:val="20"/>
                <w:szCs w:val="20"/>
              </w:rPr>
              <w:t>110-2</w:t>
            </w:r>
          </w:p>
        </w:tc>
        <w:tc>
          <w:tcPr>
            <w:tcW w:w="979" w:type="dxa"/>
            <w:vAlign w:val="center"/>
          </w:tcPr>
          <w:p w:rsidR="000B3754" w:rsidRPr="00FC0A2D" w:rsidRDefault="000B3754" w:rsidP="00F80F48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120В</w:t>
            </w:r>
          </w:p>
        </w:tc>
        <w:tc>
          <w:tcPr>
            <w:tcW w:w="1130" w:type="dxa"/>
            <w:vAlign w:val="center"/>
          </w:tcPr>
          <w:p w:rsidR="000B3754" w:rsidRDefault="000B3754" w:rsidP="00F80F48">
            <w:pPr>
              <w:jc w:val="center"/>
            </w:pPr>
            <w:r>
              <w:rPr>
                <w:sz w:val="20"/>
                <w:szCs w:val="20"/>
              </w:rPr>
              <w:t>110000/100</w:t>
            </w:r>
          </w:p>
        </w:tc>
        <w:tc>
          <w:tcPr>
            <w:tcW w:w="844" w:type="dxa"/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0B3754" w:rsidRPr="00993131" w:rsidRDefault="000B3754" w:rsidP="00F80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931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</w:p>
        </w:tc>
      </w:tr>
      <w:tr w:rsidR="00F422D6" w:rsidRPr="00CC7C44" w:rsidTr="0085646F">
        <w:trPr>
          <w:trHeight w:val="467"/>
        </w:trPr>
        <w:tc>
          <w:tcPr>
            <w:tcW w:w="2604" w:type="dxa"/>
            <w:gridSpan w:val="2"/>
            <w:tcBorders>
              <w:right w:val="single" w:sz="4" w:space="0" w:color="auto"/>
            </w:tcBorders>
            <w:vAlign w:val="center"/>
          </w:tcPr>
          <w:p w:rsidR="00F422D6" w:rsidRPr="00B53B54" w:rsidRDefault="00F422D6" w:rsidP="00D55679">
            <w:pPr>
              <w:pStyle w:val="3"/>
              <w:spacing w:line="240" w:lineRule="auto"/>
              <w:rPr>
                <w:sz w:val="20"/>
                <w:lang w:val="ru-RU"/>
              </w:rPr>
            </w:pPr>
            <w:r w:rsidRPr="00B53B54">
              <w:rPr>
                <w:sz w:val="20"/>
                <w:lang w:val="ru-RU"/>
              </w:rPr>
              <w:t xml:space="preserve">Номер блока </w:t>
            </w:r>
            <w:r w:rsidRPr="00CC7C44">
              <w:rPr>
                <w:b w:val="0"/>
                <w:bCs/>
                <w:sz w:val="20"/>
              </w:rPr>
              <w:t>A</w:t>
            </w:r>
          </w:p>
        </w:tc>
        <w:tc>
          <w:tcPr>
            <w:tcW w:w="7319" w:type="dxa"/>
            <w:gridSpan w:val="6"/>
            <w:tcBorders>
              <w:left w:val="single" w:sz="4" w:space="0" w:color="auto"/>
            </w:tcBorders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2</w:t>
            </w:r>
          </w:p>
        </w:tc>
      </w:tr>
      <w:tr w:rsidR="00F422D6" w:rsidRPr="00CC7C44" w:rsidTr="008542FB">
        <w:trPr>
          <w:trHeight w:val="467"/>
        </w:trPr>
        <w:tc>
          <w:tcPr>
            <w:tcW w:w="557" w:type="dxa"/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№</w:t>
            </w:r>
          </w:p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047" w:type="dxa"/>
            <w:tcBorders>
              <w:right w:val="single" w:sz="4" w:space="0" w:color="auto"/>
            </w:tcBorders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F422D6" w:rsidRPr="00BF50F2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присоединения</w:t>
            </w: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сигнала</w:t>
            </w:r>
          </w:p>
        </w:tc>
        <w:tc>
          <w:tcPr>
            <w:tcW w:w="1305" w:type="dxa"/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Обозначение</w:t>
            </w:r>
          </w:p>
        </w:tc>
        <w:tc>
          <w:tcPr>
            <w:tcW w:w="979" w:type="dxa"/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Макс Регистр значение</w:t>
            </w:r>
          </w:p>
        </w:tc>
        <w:tc>
          <w:tcPr>
            <w:tcW w:w="1130" w:type="dxa"/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 xml:space="preserve">Данные </w:t>
            </w:r>
            <w:r w:rsidR="00DB4788" w:rsidRPr="00CC7C44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844" w:type="dxa"/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уставки</w:t>
            </w:r>
          </w:p>
        </w:tc>
        <w:tc>
          <w:tcPr>
            <w:tcW w:w="987" w:type="dxa"/>
            <w:vAlign w:val="center"/>
          </w:tcPr>
          <w:p w:rsidR="00F422D6" w:rsidRPr="00CC7C44" w:rsidRDefault="00F422D6" w:rsidP="00D5567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уставки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85646F" w:rsidRDefault="003C21C6" w:rsidP="003C21C6">
            <w:pPr>
              <w:jc w:val="center"/>
              <w:rPr>
                <w:sz w:val="20"/>
                <w:szCs w:val="20"/>
              </w:rPr>
            </w:pPr>
            <w:r w:rsidRPr="001601F9">
              <w:rPr>
                <w:sz w:val="20"/>
                <w:szCs w:val="20"/>
              </w:rPr>
              <w:t>ВЛ 110 кВ «Хвойная»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3C21C6" w:rsidP="007B32D1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Ток фазы 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3C21C6" w:rsidRDefault="003C21C6" w:rsidP="003C21C6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IaW1G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2D4DFA">
              <w:rPr>
                <w:sz w:val="20"/>
                <w:szCs w:val="20"/>
                <w:lang w:val="en-US"/>
              </w:rPr>
              <w:t xml:space="preserve">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BE20A2" w:rsidRDefault="003C21C6" w:rsidP="003C21C6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BE20A2" w:rsidRDefault="00360D66" w:rsidP="003C2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7B32D1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C6" w:rsidRDefault="003C21C6" w:rsidP="003C21C6">
            <w:pPr>
              <w:jc w:val="center"/>
            </w:pPr>
            <w:r w:rsidRPr="00895A6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b</w:t>
            </w:r>
            <w:r w:rsidRPr="00895A65">
              <w:rPr>
                <w:sz w:val="20"/>
                <w:szCs w:val="20"/>
                <w:lang w:val="en-US"/>
              </w:rPr>
              <w:t>W1G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3C21C6" w:rsidRPr="00FC0A2D">
              <w:rPr>
                <w:sz w:val="20"/>
                <w:szCs w:val="20"/>
              </w:rPr>
              <w:t xml:space="preserve">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21C6" w:rsidRDefault="00360D66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>А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7B32D1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C6" w:rsidRDefault="003C21C6" w:rsidP="003C21C6">
            <w:pPr>
              <w:jc w:val="center"/>
            </w:pPr>
            <w:r w:rsidRPr="00895A6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c</w:t>
            </w:r>
            <w:r w:rsidRPr="00895A65">
              <w:rPr>
                <w:sz w:val="20"/>
                <w:szCs w:val="20"/>
                <w:lang w:val="en-US"/>
              </w:rPr>
              <w:t>W1G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267DEE">
              <w:rPr>
                <w:sz w:val="20"/>
                <w:szCs w:val="20"/>
                <w:lang w:val="en-US"/>
              </w:rPr>
              <w:t xml:space="preserve">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Default="00360D66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3C21C6" w:rsidRPr="003C21C6" w:rsidRDefault="003C21C6" w:rsidP="003C21C6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Ток нулевой послед.</w:t>
            </w:r>
          </w:p>
        </w:tc>
        <w:tc>
          <w:tcPr>
            <w:tcW w:w="1305" w:type="dxa"/>
          </w:tcPr>
          <w:p w:rsidR="003C21C6" w:rsidRDefault="003C21C6" w:rsidP="003C21C6">
            <w:pPr>
              <w:jc w:val="center"/>
            </w:pPr>
            <w:r>
              <w:rPr>
                <w:sz w:val="20"/>
                <w:szCs w:val="20"/>
                <w:lang w:val="en-US"/>
              </w:rPr>
              <w:t>3</w:t>
            </w:r>
            <w:r w:rsidRPr="00895A6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o</w:t>
            </w:r>
            <w:r w:rsidRPr="00895A65">
              <w:rPr>
                <w:sz w:val="20"/>
                <w:szCs w:val="20"/>
                <w:lang w:val="en-US"/>
              </w:rPr>
              <w:t>W1G</w:t>
            </w:r>
          </w:p>
        </w:tc>
        <w:tc>
          <w:tcPr>
            <w:tcW w:w="979" w:type="dxa"/>
            <w:vAlign w:val="center"/>
          </w:tcPr>
          <w:p w:rsidR="003C21C6" w:rsidRPr="00CC7C44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60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vAlign w:val="center"/>
          </w:tcPr>
          <w:p w:rsidR="003C21C6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3C21C6" w:rsidRDefault="00360D66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6366AE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6366AE">
              <w:rPr>
                <w:sz w:val="20"/>
                <w:szCs w:val="20"/>
              </w:rPr>
              <w:t>ВЛ 110 кВ «Полевая»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6366AE" w:rsidRDefault="003C21C6" w:rsidP="003C21C6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C6" w:rsidRPr="003C21C6" w:rsidRDefault="003C21C6" w:rsidP="003C21C6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IaW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3C21C6" w:rsidRPr="00FC0A2D">
              <w:rPr>
                <w:sz w:val="20"/>
                <w:szCs w:val="20"/>
              </w:rPr>
              <w:t xml:space="preserve">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BE20A2" w:rsidRDefault="003C21C6" w:rsidP="003C21C6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21C6" w:rsidRPr="00BE20A2" w:rsidRDefault="00360D66" w:rsidP="003C2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3C21C6" w:rsidP="003C21C6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C6" w:rsidRDefault="003C21C6" w:rsidP="003C21C6">
            <w:pPr>
              <w:jc w:val="center"/>
            </w:pPr>
            <w:r w:rsidRPr="00895A6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b</w:t>
            </w:r>
            <w:r w:rsidRPr="00895A65">
              <w:rPr>
                <w:sz w:val="20"/>
                <w:szCs w:val="20"/>
                <w:lang w:val="en-US"/>
              </w:rPr>
              <w:t>W</w:t>
            </w:r>
            <w:r>
              <w:rPr>
                <w:sz w:val="20"/>
                <w:szCs w:val="20"/>
              </w:rPr>
              <w:t>2</w:t>
            </w:r>
            <w:r w:rsidRPr="00895A65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3C21C6" w:rsidRPr="00FC0A2D">
              <w:rPr>
                <w:sz w:val="20"/>
                <w:szCs w:val="20"/>
              </w:rPr>
              <w:t xml:space="preserve">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FC0A2D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C6" w:rsidRPr="00BE20A2" w:rsidRDefault="003C21C6" w:rsidP="003C21C6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21C6" w:rsidRPr="00BE20A2" w:rsidRDefault="00360D66" w:rsidP="003C2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3C21C6" w:rsidRPr="00CC7C44" w:rsidTr="000B4678">
        <w:trPr>
          <w:trHeight w:val="344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3C21C6" w:rsidRPr="00CC7C44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3C21C6" w:rsidRPr="00FC0A2D" w:rsidRDefault="003C21C6" w:rsidP="003C21C6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C6" w:rsidRDefault="003C21C6" w:rsidP="003C21C6">
            <w:pPr>
              <w:jc w:val="center"/>
            </w:pPr>
            <w:r w:rsidRPr="00895A6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c</w:t>
            </w:r>
            <w:r w:rsidRPr="00895A65">
              <w:rPr>
                <w:sz w:val="20"/>
                <w:szCs w:val="20"/>
                <w:lang w:val="en-US"/>
              </w:rPr>
              <w:t>W</w:t>
            </w:r>
            <w:r>
              <w:rPr>
                <w:sz w:val="20"/>
                <w:szCs w:val="20"/>
              </w:rPr>
              <w:t>2</w:t>
            </w:r>
            <w:r w:rsidRPr="00895A65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979" w:type="dxa"/>
            <w:vAlign w:val="center"/>
          </w:tcPr>
          <w:p w:rsidR="003C21C6" w:rsidRPr="00FC0A2D" w:rsidRDefault="00FD425C" w:rsidP="003C21C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3C21C6" w:rsidRPr="00FC0A2D">
              <w:rPr>
                <w:sz w:val="20"/>
                <w:szCs w:val="20"/>
              </w:rPr>
              <w:t xml:space="preserve"> </w:t>
            </w:r>
            <w:r w:rsidR="003C21C6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vAlign w:val="center"/>
          </w:tcPr>
          <w:p w:rsidR="003C21C6" w:rsidRPr="00FC0A2D" w:rsidRDefault="003C21C6" w:rsidP="003C21C6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vAlign w:val="center"/>
          </w:tcPr>
          <w:p w:rsidR="003C21C6" w:rsidRPr="00BE20A2" w:rsidRDefault="003C21C6" w:rsidP="003C21C6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3C21C6" w:rsidRPr="00BE20A2" w:rsidRDefault="00360D66" w:rsidP="003C2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C21C6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CC7C44" w:rsidTr="000B4678">
        <w:trPr>
          <w:trHeight w:val="344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6C3A7C" w:rsidRPr="003C21C6" w:rsidRDefault="006C3A7C" w:rsidP="006C3A7C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Ток нулевой послед.</w:t>
            </w:r>
          </w:p>
        </w:tc>
        <w:tc>
          <w:tcPr>
            <w:tcW w:w="1305" w:type="dxa"/>
          </w:tcPr>
          <w:p w:rsidR="006C3A7C" w:rsidRDefault="006C3A7C" w:rsidP="006C3A7C">
            <w:pPr>
              <w:jc w:val="center"/>
            </w:pPr>
            <w:r>
              <w:rPr>
                <w:sz w:val="20"/>
                <w:szCs w:val="20"/>
                <w:lang w:val="en-US"/>
              </w:rPr>
              <w:t>3</w:t>
            </w:r>
            <w:r w:rsidRPr="00895A65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o</w:t>
            </w:r>
            <w:r w:rsidRPr="00895A65">
              <w:rPr>
                <w:sz w:val="20"/>
                <w:szCs w:val="20"/>
                <w:lang w:val="en-US"/>
              </w:rPr>
              <w:t>W</w:t>
            </w:r>
            <w:r>
              <w:rPr>
                <w:sz w:val="20"/>
                <w:szCs w:val="20"/>
              </w:rPr>
              <w:t>2</w:t>
            </w:r>
            <w:r w:rsidRPr="00895A65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979" w:type="dxa"/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6C3A7C" w:rsidRPr="00FC0A2D">
              <w:rPr>
                <w:sz w:val="20"/>
                <w:szCs w:val="20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CC7C44" w:rsidTr="003C21C6">
        <w:trPr>
          <w:trHeight w:val="456"/>
        </w:trPr>
        <w:tc>
          <w:tcPr>
            <w:tcW w:w="2604" w:type="dxa"/>
            <w:gridSpan w:val="2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127DA7">
              <w:rPr>
                <w:sz w:val="20"/>
                <w:szCs w:val="20"/>
              </w:rPr>
              <w:t xml:space="preserve">Номер блока </w:t>
            </w:r>
            <w:r w:rsidRPr="00127DA7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7319" w:type="dxa"/>
            <w:gridSpan w:val="6"/>
            <w:tcBorders>
              <w:lef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3</w:t>
            </w:r>
          </w:p>
        </w:tc>
      </w:tr>
      <w:tr w:rsidR="006C3A7C" w:rsidRPr="00CC7C44" w:rsidTr="000B4678">
        <w:trPr>
          <w:trHeight w:val="344"/>
        </w:trPr>
        <w:tc>
          <w:tcPr>
            <w:tcW w:w="557" w:type="dxa"/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№</w:t>
            </w:r>
          </w:p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04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C3A7C" w:rsidRPr="00BF50F2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присоединения</w:t>
            </w: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сигнала</w:t>
            </w:r>
          </w:p>
        </w:tc>
        <w:tc>
          <w:tcPr>
            <w:tcW w:w="1305" w:type="dxa"/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Обозначение</w:t>
            </w:r>
          </w:p>
        </w:tc>
        <w:tc>
          <w:tcPr>
            <w:tcW w:w="979" w:type="dxa"/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Макс Регистр значение</w:t>
            </w:r>
          </w:p>
        </w:tc>
        <w:tc>
          <w:tcPr>
            <w:tcW w:w="1130" w:type="dxa"/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 xml:space="preserve">Данные </w:t>
            </w:r>
            <w:r w:rsidR="00DB4788" w:rsidRPr="00CC7C44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844" w:type="dxa"/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уставки</w:t>
            </w:r>
          </w:p>
        </w:tc>
        <w:tc>
          <w:tcPr>
            <w:tcW w:w="987" w:type="dxa"/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уставки</w:t>
            </w:r>
          </w:p>
        </w:tc>
      </w:tr>
      <w:tr w:rsidR="006C3A7C" w:rsidRPr="00CC7C44" w:rsidTr="008542FB">
        <w:trPr>
          <w:trHeight w:val="75"/>
        </w:trPr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right w:val="single" w:sz="4" w:space="0" w:color="auto"/>
            </w:tcBorders>
            <w:vAlign w:val="center"/>
          </w:tcPr>
          <w:p w:rsidR="006C3A7C" w:rsidRPr="007A4BC9" w:rsidRDefault="006C3A7C" w:rsidP="006C3A7C">
            <w:pPr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110 кВ Т-1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А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Ia </w:t>
            </w:r>
            <w:r>
              <w:rPr>
                <w:sz w:val="20"/>
                <w:szCs w:val="20"/>
              </w:rPr>
              <w:t xml:space="preserve">110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6C3A7C" w:rsidRPr="00FC0A2D" w:rsidRDefault="00267DEE" w:rsidP="00FD425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FD425C">
              <w:rPr>
                <w:sz w:val="20"/>
                <w:szCs w:val="20"/>
                <w:lang w:val="en-US"/>
              </w:rPr>
              <w:t>90</w:t>
            </w:r>
            <w:r w:rsidR="006C3A7C" w:rsidRPr="00FC0A2D">
              <w:rPr>
                <w:sz w:val="20"/>
                <w:szCs w:val="20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6C3A7C" w:rsidRPr="00993131" w:rsidRDefault="006C3A7C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6C3A7C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993131">
              <w:rPr>
                <w:sz w:val="20"/>
                <w:szCs w:val="20"/>
              </w:rPr>
              <w:t xml:space="preserve"> А</w:t>
            </w:r>
          </w:p>
        </w:tc>
      </w:tr>
      <w:tr w:rsidR="002D4DFA" w:rsidRPr="00CC7C44" w:rsidTr="008712A6">
        <w:trPr>
          <w:trHeight w:val="136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DFA" w:rsidRPr="00CC7C44" w:rsidRDefault="002D4DFA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B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2D4DFA" w:rsidRPr="008B7805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Ib </w:t>
            </w:r>
            <w:r>
              <w:rPr>
                <w:sz w:val="20"/>
                <w:szCs w:val="20"/>
              </w:rPr>
              <w:t xml:space="preserve">110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FA" w:rsidRDefault="00267DEE" w:rsidP="00FD425C">
            <w:pPr>
              <w:jc w:val="center"/>
            </w:pPr>
            <w:r>
              <w:rPr>
                <w:sz w:val="20"/>
                <w:szCs w:val="20"/>
                <w:lang w:val="en-US"/>
              </w:rPr>
              <w:t>1</w:t>
            </w:r>
            <w:r w:rsidR="00FD425C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0</w:t>
            </w:r>
            <w:r w:rsidR="002D4DFA" w:rsidRPr="007774EE">
              <w:rPr>
                <w:sz w:val="20"/>
                <w:szCs w:val="20"/>
              </w:rPr>
              <w:t xml:space="preserve"> </w:t>
            </w:r>
            <w:r w:rsidR="002D4DFA" w:rsidRPr="007774EE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D4DFA" w:rsidRPr="00993131">
              <w:rPr>
                <w:sz w:val="20"/>
                <w:szCs w:val="20"/>
              </w:rPr>
              <w:t xml:space="preserve"> А</w:t>
            </w:r>
          </w:p>
        </w:tc>
      </w:tr>
      <w:tr w:rsidR="002D4DFA" w:rsidRPr="00CC7C44" w:rsidTr="008712A6">
        <w:trPr>
          <w:trHeight w:val="251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DFA" w:rsidRPr="00CC7C44" w:rsidRDefault="002D4DFA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2D4DFA" w:rsidRPr="00BB2012" w:rsidRDefault="002D4DFA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C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2D4DFA" w:rsidRPr="008B7805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Ic </w:t>
            </w:r>
            <w:r>
              <w:rPr>
                <w:sz w:val="20"/>
                <w:szCs w:val="20"/>
              </w:rPr>
              <w:t xml:space="preserve">110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FA" w:rsidRDefault="00267DEE" w:rsidP="00FD425C">
            <w:pPr>
              <w:jc w:val="center"/>
            </w:pPr>
            <w:r>
              <w:rPr>
                <w:sz w:val="20"/>
                <w:szCs w:val="20"/>
                <w:lang w:val="en-US"/>
              </w:rPr>
              <w:t>1</w:t>
            </w:r>
            <w:r w:rsidR="00FD425C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0</w:t>
            </w:r>
            <w:r w:rsidR="002D4DFA" w:rsidRPr="007774EE">
              <w:rPr>
                <w:sz w:val="20"/>
                <w:szCs w:val="20"/>
              </w:rPr>
              <w:t xml:space="preserve"> </w:t>
            </w:r>
            <w:r w:rsidR="002D4DFA" w:rsidRPr="007774EE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D4DFA" w:rsidRPr="00993131">
              <w:rPr>
                <w:sz w:val="20"/>
                <w:szCs w:val="20"/>
              </w:rPr>
              <w:t>А</w:t>
            </w:r>
          </w:p>
        </w:tc>
      </w:tr>
      <w:tr w:rsidR="002D4DFA" w:rsidRPr="00CC7C44" w:rsidTr="008712A6">
        <w:trPr>
          <w:trHeight w:val="251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DFA" w:rsidRPr="00CC7C44" w:rsidRDefault="002D4DFA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right w:val="single" w:sz="4" w:space="0" w:color="auto"/>
            </w:tcBorders>
            <w:vAlign w:val="center"/>
          </w:tcPr>
          <w:p w:rsidR="002D4DFA" w:rsidRPr="00BB2012" w:rsidRDefault="002D4DFA" w:rsidP="006C3A7C">
            <w:pPr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110 кВ Т-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А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2D4DFA" w:rsidRPr="008B7805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Ia </w:t>
            </w:r>
            <w:r>
              <w:rPr>
                <w:sz w:val="20"/>
                <w:szCs w:val="20"/>
              </w:rPr>
              <w:t xml:space="preserve">110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FA" w:rsidRDefault="00267DEE" w:rsidP="00FD425C">
            <w:pPr>
              <w:jc w:val="center"/>
            </w:pPr>
            <w:r>
              <w:rPr>
                <w:sz w:val="20"/>
                <w:szCs w:val="20"/>
                <w:lang w:val="en-US"/>
              </w:rPr>
              <w:t>1</w:t>
            </w:r>
            <w:r w:rsidR="00FD425C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0</w:t>
            </w:r>
            <w:r w:rsidR="002D4DFA" w:rsidRPr="007774EE">
              <w:rPr>
                <w:sz w:val="20"/>
                <w:szCs w:val="20"/>
              </w:rPr>
              <w:t xml:space="preserve"> </w:t>
            </w:r>
            <w:r w:rsidR="002D4DFA" w:rsidRPr="007774EE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D4DFA" w:rsidRPr="00993131">
              <w:rPr>
                <w:sz w:val="20"/>
                <w:szCs w:val="20"/>
              </w:rPr>
              <w:t xml:space="preserve"> А</w:t>
            </w:r>
          </w:p>
        </w:tc>
      </w:tr>
      <w:tr w:rsidR="002D4DFA" w:rsidRPr="00CC7C44" w:rsidTr="008712A6">
        <w:trPr>
          <w:trHeight w:val="268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DFA" w:rsidRPr="00CC7C44" w:rsidRDefault="002D4DFA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B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2D4DFA" w:rsidRPr="008B7805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Ib </w:t>
            </w:r>
            <w:r>
              <w:rPr>
                <w:sz w:val="20"/>
                <w:szCs w:val="20"/>
              </w:rPr>
              <w:t xml:space="preserve">110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FA" w:rsidRDefault="00267DEE" w:rsidP="00FD425C">
            <w:pPr>
              <w:jc w:val="center"/>
            </w:pPr>
            <w:r>
              <w:rPr>
                <w:sz w:val="20"/>
                <w:szCs w:val="20"/>
                <w:lang w:val="en-US"/>
              </w:rPr>
              <w:t>1</w:t>
            </w:r>
            <w:r w:rsidR="00FD425C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0</w:t>
            </w:r>
            <w:r w:rsidR="002D4DFA" w:rsidRPr="007774EE">
              <w:rPr>
                <w:sz w:val="20"/>
                <w:szCs w:val="20"/>
              </w:rPr>
              <w:t xml:space="preserve"> </w:t>
            </w:r>
            <w:r w:rsidR="002D4DFA" w:rsidRPr="007774EE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FA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D4DFA" w:rsidRPr="00993131">
              <w:rPr>
                <w:sz w:val="20"/>
                <w:szCs w:val="20"/>
              </w:rPr>
              <w:t xml:space="preserve"> А</w:t>
            </w:r>
          </w:p>
        </w:tc>
      </w:tr>
      <w:tr w:rsidR="002D4DFA" w:rsidRPr="00CC7C44" w:rsidTr="008712A6">
        <w:trPr>
          <w:trHeight w:val="53"/>
        </w:trPr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:rsidR="002D4DFA" w:rsidRPr="00CC7C44" w:rsidRDefault="002D4DFA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right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C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2D4DFA" w:rsidRPr="008B7805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Ic </w:t>
            </w:r>
            <w:r>
              <w:rPr>
                <w:sz w:val="20"/>
                <w:szCs w:val="20"/>
              </w:rPr>
              <w:t xml:space="preserve">110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2D4DFA" w:rsidRDefault="00267DEE" w:rsidP="00FD425C">
            <w:pPr>
              <w:jc w:val="center"/>
            </w:pPr>
            <w:r>
              <w:rPr>
                <w:sz w:val="20"/>
                <w:szCs w:val="20"/>
                <w:lang w:val="en-US"/>
              </w:rPr>
              <w:t>1</w:t>
            </w:r>
            <w:r w:rsidR="00FD425C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 xml:space="preserve">0 </w:t>
            </w:r>
            <w:r w:rsidR="002D4DFA" w:rsidRPr="007774EE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center"/>
          </w:tcPr>
          <w:p w:rsidR="002D4DFA" w:rsidRPr="00FC0A2D" w:rsidRDefault="002D4DFA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:rsidR="002D4DFA" w:rsidRPr="00993131" w:rsidRDefault="002D4DFA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:rsidR="002D4DFA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D4DFA" w:rsidRPr="00993131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CC7C44" w:rsidTr="000B4678">
        <w:trPr>
          <w:trHeight w:val="53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993131" w:rsidRDefault="006C3A7C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FC0A2D">
              <w:rPr>
                <w:sz w:val="20"/>
                <w:szCs w:val="20"/>
              </w:rPr>
              <w:t xml:space="preserve"> кВ Т-1</w:t>
            </w:r>
          </w:p>
          <w:p w:rsidR="006C3A7C" w:rsidRPr="00993131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А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Ia 35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  <w:r w:rsidR="006C3A7C" w:rsidRPr="00FC0A2D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130" w:type="dxa"/>
            <w:vAlign w:val="center"/>
          </w:tcPr>
          <w:p w:rsidR="006C3A7C" w:rsidRPr="00FC0A2D" w:rsidRDefault="00984731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3A7C"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vAlign w:val="center"/>
          </w:tcPr>
          <w:p w:rsidR="006C3A7C" w:rsidRPr="00993131" w:rsidRDefault="006C3A7C" w:rsidP="006C3A7C">
            <w:pPr>
              <w:jc w:val="center"/>
              <w:rPr>
                <w:sz w:val="20"/>
                <w:szCs w:val="20"/>
              </w:rPr>
            </w:pPr>
            <w:r w:rsidRPr="00993131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6C3A7C" w:rsidRPr="00993131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993131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CC7C44" w:rsidTr="000B4678">
        <w:trPr>
          <w:trHeight w:val="53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D96D25" w:rsidRDefault="006C3A7C" w:rsidP="006C3A7C">
            <w:pPr>
              <w:suppressAutoHyphens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C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Ic 35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  <w:r w:rsidR="006C3A7C" w:rsidRPr="00FC0A2D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984731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3A7C"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CC7C44" w:rsidTr="0085646F">
        <w:trPr>
          <w:trHeight w:val="504"/>
        </w:trPr>
        <w:tc>
          <w:tcPr>
            <w:tcW w:w="2604" w:type="dxa"/>
            <w:gridSpan w:val="2"/>
            <w:tcBorders>
              <w:right w:val="single" w:sz="4" w:space="0" w:color="auto"/>
            </w:tcBorders>
            <w:vAlign w:val="center"/>
          </w:tcPr>
          <w:p w:rsidR="006C3A7C" w:rsidRPr="00C44346" w:rsidRDefault="006C3A7C" w:rsidP="006C3A7C">
            <w:pPr>
              <w:pStyle w:val="3"/>
              <w:spacing w:line="240" w:lineRule="auto"/>
              <w:rPr>
                <w:sz w:val="20"/>
                <w:lang w:val="ru-RU"/>
              </w:rPr>
            </w:pPr>
            <w:r w:rsidRPr="00C44346">
              <w:rPr>
                <w:sz w:val="20"/>
                <w:lang w:val="ru-RU"/>
              </w:rPr>
              <w:t xml:space="preserve">Номер блока </w:t>
            </w:r>
            <w:r w:rsidRPr="00CC7C44">
              <w:rPr>
                <w:b w:val="0"/>
                <w:bCs/>
                <w:sz w:val="20"/>
              </w:rPr>
              <w:t>A</w:t>
            </w:r>
          </w:p>
        </w:tc>
        <w:tc>
          <w:tcPr>
            <w:tcW w:w="7319" w:type="dxa"/>
            <w:gridSpan w:val="6"/>
            <w:tcBorders>
              <w:left w:val="single" w:sz="4" w:space="0" w:color="auto"/>
            </w:tcBorders>
            <w:vAlign w:val="center"/>
          </w:tcPr>
          <w:p w:rsidR="006C3A7C" w:rsidRPr="00127DA7" w:rsidRDefault="006C3A7C" w:rsidP="006C3A7C">
            <w:pPr>
              <w:pStyle w:val="3"/>
              <w:spacing w:line="240" w:lineRule="auto"/>
              <w:rPr>
                <w:sz w:val="20"/>
                <w:lang w:val="ru-RU"/>
              </w:rPr>
            </w:pPr>
            <w:r>
              <w:rPr>
                <w:sz w:val="20"/>
                <w:u w:val="single"/>
                <w:lang w:val="ru-RU"/>
              </w:rPr>
              <w:t>4</w:t>
            </w:r>
          </w:p>
        </w:tc>
      </w:tr>
      <w:tr w:rsidR="006C3A7C" w:rsidRPr="00CC7C44" w:rsidTr="008542FB">
        <w:trPr>
          <w:trHeight w:val="504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№</w:t>
            </w:r>
          </w:p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C3A7C" w:rsidRPr="00BF50F2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присоединения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сигнала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Обозначение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Макс Регистр значение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 xml:space="preserve">Данные </w:t>
            </w:r>
            <w:r w:rsidR="00DB4788" w:rsidRPr="00CC7C44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уставки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уставки</w:t>
            </w:r>
          </w:p>
        </w:tc>
      </w:tr>
      <w:tr w:rsidR="006C3A7C" w:rsidRPr="00CC7C44" w:rsidTr="000B4678">
        <w:trPr>
          <w:trHeight w:val="53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D96D25" w:rsidRDefault="006C3A7C" w:rsidP="006C3A7C">
            <w:pPr>
              <w:suppressAutoHyphens/>
              <w:jc w:val="center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FC0A2D">
              <w:rPr>
                <w:sz w:val="20"/>
                <w:szCs w:val="20"/>
              </w:rPr>
              <w:t xml:space="preserve"> кВ Т-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ок фазы А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Ia 35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6C3A7C" w:rsidRPr="00FC0A2D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130" w:type="dxa"/>
            <w:vAlign w:val="center"/>
          </w:tcPr>
          <w:p w:rsidR="006C3A7C" w:rsidRPr="00FC0A2D" w:rsidRDefault="00984731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C3A7C"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8542FB">
        <w:trPr>
          <w:trHeight w:val="75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 w:rsidRPr="00FC0A2D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Ic 35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6C3A7C" w:rsidRPr="00FC0A2D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6C3A7C" w:rsidRPr="00FC0A2D" w:rsidRDefault="00984731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C3A7C"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0B4678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85646F" w:rsidRDefault="006C3A7C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кВ Т-1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А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Ia 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67875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 w:rsidR="006C3A7C" w:rsidRPr="00FC0A2D">
              <w:rPr>
                <w:sz w:val="20"/>
                <w:szCs w:val="20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984731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0B4678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B33340" w:rsidRDefault="006C3A7C" w:rsidP="006C3A7C">
            <w:pPr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127DA7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>
              <w:rPr>
                <w:sz w:val="20"/>
                <w:szCs w:val="20"/>
              </w:rPr>
              <w:t>С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Ic 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67875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 w:rsidR="006C3A7C" w:rsidRPr="00FC0A2D">
              <w:rPr>
                <w:sz w:val="20"/>
                <w:szCs w:val="20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0B4678">
        <w:trPr>
          <w:trHeight w:val="268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6366AE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кВ Т-2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6366AE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Ia 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67875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 w:rsidR="006C3A7C" w:rsidRPr="00FC0A2D">
              <w:rPr>
                <w:sz w:val="20"/>
                <w:szCs w:val="20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0B4678">
        <w:trPr>
          <w:trHeight w:val="268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6366AE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127DA7">
              <w:rPr>
                <w:sz w:val="20"/>
                <w:szCs w:val="20"/>
              </w:rPr>
              <w:t xml:space="preserve">Ток фазы </w:t>
            </w:r>
            <w:r>
              <w:rPr>
                <w:sz w:val="20"/>
                <w:szCs w:val="20"/>
              </w:rPr>
              <w:t>С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Ic 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Т-2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8B7805" w:rsidRDefault="00667875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 w:rsidR="006C3A7C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0B4678">
        <w:trPr>
          <w:trHeight w:val="268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B33340" w:rsidRDefault="006C3A7C" w:rsidP="006C3A7C">
            <w:pPr>
              <w:suppressAutoHyphens/>
              <w:jc w:val="center"/>
              <w:rPr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ВЛ 35</w:t>
            </w:r>
            <w:r w:rsidRPr="00FC0A2D">
              <w:rPr>
                <w:sz w:val="20"/>
                <w:szCs w:val="20"/>
              </w:rPr>
              <w:t xml:space="preserve"> кВ  «</w:t>
            </w:r>
            <w:r>
              <w:rPr>
                <w:sz w:val="20"/>
                <w:szCs w:val="20"/>
              </w:rPr>
              <w:t>Варваровка</w:t>
            </w:r>
            <w:r w:rsidRPr="00FC0A2D">
              <w:rPr>
                <w:sz w:val="20"/>
                <w:szCs w:val="20"/>
              </w:rPr>
              <w:t>»</w:t>
            </w: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А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Ia 35</w:t>
            </w:r>
            <w:r>
              <w:rPr>
                <w:sz w:val="20"/>
                <w:szCs w:val="20"/>
              </w:rPr>
              <w:t xml:space="preserve"> 1ЦЛ </w:t>
            </w:r>
          </w:p>
        </w:tc>
        <w:tc>
          <w:tcPr>
            <w:tcW w:w="979" w:type="dxa"/>
            <w:vAlign w:val="center"/>
          </w:tcPr>
          <w:p w:rsidR="006C3A7C" w:rsidRPr="00FC0A2D" w:rsidRDefault="00667875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 w:rsidR="00267DEE">
              <w:rPr>
                <w:sz w:val="20"/>
                <w:szCs w:val="20"/>
                <w:lang w:val="en-US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0B4678">
        <w:trPr>
          <w:trHeight w:val="268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6366AE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>
              <w:rPr>
                <w:sz w:val="20"/>
                <w:szCs w:val="20"/>
              </w:rPr>
              <w:t>С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Ic 35</w:t>
            </w:r>
            <w:r>
              <w:rPr>
                <w:sz w:val="20"/>
                <w:szCs w:val="20"/>
              </w:rPr>
              <w:t xml:space="preserve"> 1ЦЛ </w:t>
            </w:r>
          </w:p>
        </w:tc>
        <w:tc>
          <w:tcPr>
            <w:tcW w:w="979" w:type="dxa"/>
            <w:vAlign w:val="center"/>
          </w:tcPr>
          <w:p w:rsidR="006C3A7C" w:rsidRPr="00FC0A2D" w:rsidRDefault="00667875" w:rsidP="006C3A7C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 w:rsidR="00267DEE">
              <w:rPr>
                <w:sz w:val="20"/>
                <w:szCs w:val="20"/>
                <w:lang w:val="en-US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C0A2D">
              <w:rPr>
                <w:sz w:val="20"/>
                <w:szCs w:val="20"/>
              </w:rPr>
              <w:t>00/5</w:t>
            </w:r>
          </w:p>
        </w:tc>
        <w:tc>
          <w:tcPr>
            <w:tcW w:w="844" w:type="dxa"/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vAlign w:val="center"/>
          </w:tcPr>
          <w:p w:rsidR="006C3A7C" w:rsidRPr="00BE20A2" w:rsidRDefault="00360D66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85646F">
        <w:trPr>
          <w:trHeight w:val="561"/>
        </w:trPr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44346" w:rsidRDefault="006C3A7C" w:rsidP="006C3A7C">
            <w:pPr>
              <w:pStyle w:val="3"/>
              <w:spacing w:line="240" w:lineRule="auto"/>
              <w:rPr>
                <w:sz w:val="20"/>
                <w:lang w:val="ru-RU"/>
              </w:rPr>
            </w:pPr>
            <w:r w:rsidRPr="00C44346">
              <w:rPr>
                <w:sz w:val="20"/>
                <w:lang w:val="ru-RU"/>
              </w:rPr>
              <w:t xml:space="preserve">Номер блока </w:t>
            </w:r>
            <w:r w:rsidRPr="00CC7C44">
              <w:rPr>
                <w:b w:val="0"/>
                <w:bCs/>
                <w:sz w:val="20"/>
              </w:rPr>
              <w:t>A</w:t>
            </w:r>
          </w:p>
        </w:tc>
        <w:tc>
          <w:tcPr>
            <w:tcW w:w="7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833723" w:rsidRDefault="006C3A7C" w:rsidP="006C3A7C">
            <w:pPr>
              <w:pStyle w:val="3"/>
              <w:spacing w:line="240" w:lineRule="auto"/>
              <w:rPr>
                <w:sz w:val="20"/>
                <w:u w:val="single"/>
                <w:lang w:val="ru-RU"/>
              </w:rPr>
            </w:pPr>
            <w:r>
              <w:rPr>
                <w:sz w:val="20"/>
                <w:u w:val="single"/>
                <w:lang w:val="ru-RU"/>
              </w:rPr>
              <w:t>5</w:t>
            </w:r>
          </w:p>
        </w:tc>
      </w:tr>
      <w:tr w:rsidR="006C3A7C" w:rsidRPr="008801B5" w:rsidTr="008542FB">
        <w:trPr>
          <w:trHeight w:val="561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№</w:t>
            </w:r>
          </w:p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C3A7C" w:rsidRPr="00BF50F2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присоединения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сигнала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Обозначение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Макс Регистр значение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 xml:space="preserve">Данные </w:t>
            </w:r>
            <w:r w:rsidR="00DB4788" w:rsidRPr="00CC7C44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уставки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уставки</w:t>
            </w:r>
          </w:p>
        </w:tc>
      </w:tr>
      <w:tr w:rsidR="006C3A7C" w:rsidRPr="00CC7C44" w:rsidTr="000B4678">
        <w:trPr>
          <w:trHeight w:val="53"/>
        </w:trPr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7C" w:rsidRPr="00605AF1" w:rsidRDefault="006C3A7C" w:rsidP="006C3A7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ВЛ-</w:t>
            </w:r>
            <w:r w:rsidRPr="00FC0A2D">
              <w:rPr>
                <w:sz w:val="20"/>
                <w:szCs w:val="20"/>
              </w:rPr>
              <w:t>35 кВ «</w:t>
            </w:r>
            <w:r>
              <w:rPr>
                <w:sz w:val="20"/>
                <w:szCs w:val="20"/>
              </w:rPr>
              <w:t>Черёмушки</w:t>
            </w:r>
            <w:r w:rsidRPr="00FC0A2D">
              <w:rPr>
                <w:sz w:val="20"/>
                <w:szCs w:val="20"/>
              </w:rPr>
              <w:t>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А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Ia 35</w:t>
            </w:r>
            <w:r>
              <w:rPr>
                <w:sz w:val="20"/>
                <w:szCs w:val="20"/>
              </w:rPr>
              <w:t xml:space="preserve"> 2ЦЛ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267DEE">
              <w:rPr>
                <w:sz w:val="20"/>
                <w:szCs w:val="20"/>
                <w:lang w:val="en-US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r w:rsidRPr="00FC0A2D">
              <w:rPr>
                <w:sz w:val="20"/>
                <w:szCs w:val="20"/>
              </w:rPr>
              <w:t>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2D4550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CC7C44" w:rsidTr="000B4678">
        <w:trPr>
          <w:trHeight w:val="53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33340" w:rsidRDefault="006C3A7C" w:rsidP="006C3A7C">
            <w:pPr>
              <w:suppressAutoHyphens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  <w:r w:rsidRPr="00FC0A2D">
              <w:rPr>
                <w:sz w:val="20"/>
                <w:szCs w:val="20"/>
              </w:rPr>
              <w:t xml:space="preserve">Ток фазы </w:t>
            </w:r>
            <w:r>
              <w:rPr>
                <w:sz w:val="20"/>
                <w:szCs w:val="20"/>
              </w:rPr>
              <w:t>С</w:t>
            </w:r>
            <w:r w:rsidRPr="00FC0A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C3A7C" w:rsidRPr="008B7805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Ic 35</w:t>
            </w:r>
            <w:r>
              <w:rPr>
                <w:sz w:val="20"/>
                <w:szCs w:val="20"/>
              </w:rPr>
              <w:t xml:space="preserve"> 2ЦЛ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FD425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="006C3A7C" w:rsidRPr="00FC0A2D">
              <w:rPr>
                <w:sz w:val="20"/>
                <w:szCs w:val="20"/>
              </w:rPr>
              <w:t xml:space="preserve"> </w:t>
            </w:r>
            <w:r w:rsidR="006C3A7C" w:rsidRPr="00FC0A2D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r w:rsidRPr="00FC0A2D">
              <w:rPr>
                <w:sz w:val="20"/>
                <w:szCs w:val="20"/>
              </w:rPr>
              <w:t>/5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  <w:r w:rsidRPr="00BE20A2">
              <w:rPr>
                <w:sz w:val="20"/>
                <w:szCs w:val="20"/>
              </w:rPr>
              <w:t>П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2D4550" w:rsidP="006C3A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3A7C" w:rsidRPr="00BE20A2">
              <w:rPr>
                <w:sz w:val="20"/>
                <w:szCs w:val="20"/>
              </w:rPr>
              <w:t xml:space="preserve"> А</w:t>
            </w:r>
          </w:p>
        </w:tc>
      </w:tr>
      <w:tr w:rsidR="006C3A7C" w:rsidRPr="008801B5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</w:tr>
      <w:tr w:rsidR="006C3A7C" w:rsidRPr="008801B5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</w:tr>
      <w:tr w:rsidR="006C3A7C" w:rsidRPr="008801B5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</w:tr>
      <w:tr w:rsidR="006C3A7C" w:rsidRPr="008801B5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</w:tr>
      <w:tr w:rsidR="006C3A7C" w:rsidRPr="008801B5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</w:tr>
      <w:tr w:rsidR="006C3A7C" w:rsidRPr="008801B5" w:rsidTr="008542FB">
        <w:trPr>
          <w:trHeight w:val="53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CC7C44" w:rsidRDefault="006C3A7C" w:rsidP="006C3A7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FC0A2D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Default="006C3A7C" w:rsidP="006C3A7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A7C" w:rsidRPr="00BE20A2" w:rsidRDefault="006C3A7C" w:rsidP="006C3A7C">
            <w:pPr>
              <w:jc w:val="center"/>
              <w:rPr>
                <w:sz w:val="20"/>
                <w:szCs w:val="20"/>
              </w:rPr>
            </w:pPr>
          </w:p>
        </w:tc>
      </w:tr>
    </w:tbl>
    <w:p w:rsidR="00B33340" w:rsidRDefault="00B33340" w:rsidP="00B33340">
      <w:pPr>
        <w:suppressAutoHyphens/>
        <w:jc w:val="center"/>
        <w:rPr>
          <w:b/>
          <w:spacing w:val="20"/>
          <w:sz w:val="20"/>
          <w:szCs w:val="20"/>
        </w:rPr>
      </w:pPr>
    </w:p>
    <w:p w:rsidR="00AD7513" w:rsidRPr="00F300F7" w:rsidRDefault="00AD7513" w:rsidP="005C5B41">
      <w:pPr>
        <w:pStyle w:val="af5"/>
        <w:numPr>
          <w:ilvl w:val="1"/>
          <w:numId w:val="4"/>
        </w:numPr>
        <w:jc w:val="center"/>
        <w:rPr>
          <w:sz w:val="20"/>
          <w:szCs w:val="20"/>
        </w:rPr>
      </w:pPr>
      <w:r w:rsidRPr="00BB2012">
        <w:rPr>
          <w:szCs w:val="20"/>
        </w:rPr>
        <w:t>Дискретные входы</w:t>
      </w:r>
    </w:p>
    <w:p w:rsidR="00212532" w:rsidRPr="00F300F7" w:rsidRDefault="00212532" w:rsidP="00212532">
      <w:pPr>
        <w:pStyle w:val="af5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1418"/>
        <w:gridCol w:w="7938"/>
      </w:tblGrid>
      <w:tr w:rsidR="00993131" w:rsidRPr="00DB4159" w:rsidTr="00731EEF">
        <w:trPr>
          <w:trHeight w:val="405"/>
        </w:trPr>
        <w:tc>
          <w:tcPr>
            <w:tcW w:w="2056" w:type="dxa"/>
            <w:gridSpan w:val="2"/>
            <w:tcBorders>
              <w:bottom w:val="single" w:sz="6" w:space="0" w:color="auto"/>
            </w:tcBorders>
            <w:vAlign w:val="center"/>
          </w:tcPr>
          <w:p w:rsidR="00993131" w:rsidRPr="00DB4159" w:rsidRDefault="00993131" w:rsidP="00DB4159">
            <w:pPr>
              <w:pStyle w:val="3"/>
              <w:spacing w:line="240" w:lineRule="auto"/>
              <w:ind w:left="0"/>
              <w:rPr>
                <w:sz w:val="20"/>
                <w:lang w:val="ru-RU"/>
              </w:rPr>
            </w:pPr>
            <w:r w:rsidRPr="00DB4159">
              <w:rPr>
                <w:sz w:val="20"/>
                <w:lang w:val="ru-RU"/>
              </w:rPr>
              <w:t>Стационарные входы</w:t>
            </w:r>
          </w:p>
        </w:tc>
        <w:tc>
          <w:tcPr>
            <w:tcW w:w="7938" w:type="dxa"/>
            <w:vAlign w:val="center"/>
          </w:tcPr>
          <w:p w:rsidR="00993131" w:rsidRPr="00DB4159" w:rsidRDefault="00993131" w:rsidP="00DB4159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93131" w:rsidRPr="00DB4159" w:rsidTr="00731EEF">
        <w:trPr>
          <w:trHeight w:val="55"/>
        </w:trPr>
        <w:tc>
          <w:tcPr>
            <w:tcW w:w="638" w:type="dxa"/>
            <w:tcBorders>
              <w:bottom w:val="single" w:sz="6" w:space="0" w:color="auto"/>
            </w:tcBorders>
            <w:vAlign w:val="center"/>
          </w:tcPr>
          <w:p w:rsidR="00993131" w:rsidRPr="00DB4159" w:rsidRDefault="00993131" w:rsidP="00DB4159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№ входа</w:t>
            </w:r>
          </w:p>
        </w:tc>
        <w:tc>
          <w:tcPr>
            <w:tcW w:w="1418" w:type="dxa"/>
            <w:vAlign w:val="center"/>
          </w:tcPr>
          <w:p w:rsidR="00993131" w:rsidRPr="00DB4159" w:rsidRDefault="00993131" w:rsidP="00DB4159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Обозначение</w:t>
            </w:r>
          </w:p>
        </w:tc>
        <w:tc>
          <w:tcPr>
            <w:tcW w:w="7938" w:type="dxa"/>
            <w:vAlign w:val="center"/>
          </w:tcPr>
          <w:p w:rsidR="00993131" w:rsidRPr="00DB4159" w:rsidRDefault="00993131" w:rsidP="00DB4159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Наименование сигнала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993131" w:rsidRPr="00AC4489" w:rsidRDefault="00993131" w:rsidP="00E97B1B">
            <w:pPr>
              <w:suppressAutoHyphens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93131" w:rsidRDefault="00993131">
            <w:r w:rsidRPr="009C4F3F">
              <w:rPr>
                <w:sz w:val="20"/>
                <w:szCs w:val="20"/>
              </w:rPr>
              <w:t>Резерв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DB4159">
            <w:pPr>
              <w:suppressAutoHyphens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 xml:space="preserve">Внутренние логические сигналы 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3F6F8E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DB4159">
            <w:pPr>
              <w:suppressAutoHyphens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Внутренние логические сигналы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3F6F8E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DB4159">
            <w:pPr>
              <w:suppressAutoHyphens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Внутренние логические сигналы</w:t>
            </w:r>
          </w:p>
        </w:tc>
      </w:tr>
      <w:tr w:rsidR="00993131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A95B6F" w:rsidRDefault="00993131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131" w:rsidRPr="00DB4159" w:rsidRDefault="00993131" w:rsidP="00DB4159">
            <w:pPr>
              <w:suppressAutoHyphens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Внутренние логические сигналы</w:t>
            </w:r>
          </w:p>
        </w:tc>
      </w:tr>
    </w:tbl>
    <w:p w:rsidR="00AD7513" w:rsidRDefault="00AD7513" w:rsidP="00AD7513">
      <w:pPr>
        <w:jc w:val="center"/>
        <w:rPr>
          <w:b/>
          <w:sz w:val="20"/>
          <w:szCs w:val="20"/>
        </w:rPr>
      </w:pPr>
    </w:p>
    <w:p w:rsidR="00DB4159" w:rsidRDefault="00DB4159" w:rsidP="00AD7513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1418"/>
        <w:gridCol w:w="7938"/>
      </w:tblGrid>
      <w:tr w:rsidR="00DB4159" w:rsidRPr="00DB4159" w:rsidTr="00DB4159">
        <w:trPr>
          <w:trHeight w:val="397"/>
        </w:trPr>
        <w:tc>
          <w:tcPr>
            <w:tcW w:w="2056" w:type="dxa"/>
            <w:gridSpan w:val="2"/>
            <w:tcBorders>
              <w:bottom w:val="single" w:sz="6" w:space="0" w:color="auto"/>
            </w:tcBorders>
            <w:vAlign w:val="center"/>
          </w:tcPr>
          <w:p w:rsidR="00DB4159" w:rsidRPr="00DB4159" w:rsidRDefault="00DB4159" w:rsidP="00DB4159">
            <w:pPr>
              <w:pStyle w:val="3"/>
              <w:spacing w:line="240" w:lineRule="auto"/>
              <w:rPr>
                <w:sz w:val="20"/>
              </w:rPr>
            </w:pPr>
            <w:r w:rsidRPr="00DB4159">
              <w:rPr>
                <w:sz w:val="20"/>
              </w:rPr>
              <w:t xml:space="preserve">Номер платы </w:t>
            </w:r>
            <w:r w:rsidRPr="00DB4159">
              <w:rPr>
                <w:b w:val="0"/>
                <w:sz w:val="20"/>
              </w:rPr>
              <w:t>Д</w:t>
            </w:r>
          </w:p>
        </w:tc>
        <w:tc>
          <w:tcPr>
            <w:tcW w:w="7938" w:type="dxa"/>
            <w:vAlign w:val="center"/>
          </w:tcPr>
          <w:p w:rsidR="00DB4159" w:rsidRPr="00DB4159" w:rsidRDefault="00DB4159" w:rsidP="00DB4159">
            <w:pPr>
              <w:suppressAutoHyphens/>
              <w:jc w:val="center"/>
              <w:rPr>
                <w:b/>
                <w:sz w:val="20"/>
                <w:szCs w:val="20"/>
                <w:u w:val="single"/>
              </w:rPr>
            </w:pPr>
            <w:r w:rsidRPr="00DB4159">
              <w:rPr>
                <w:b/>
                <w:sz w:val="20"/>
                <w:szCs w:val="20"/>
                <w:u w:val="single"/>
              </w:rPr>
              <w:t>1</w:t>
            </w:r>
          </w:p>
        </w:tc>
      </w:tr>
      <w:tr w:rsidR="00731EEF" w:rsidRPr="00DB4159" w:rsidTr="00731EEF">
        <w:trPr>
          <w:trHeight w:val="397"/>
        </w:trPr>
        <w:tc>
          <w:tcPr>
            <w:tcW w:w="638" w:type="dxa"/>
            <w:tcBorders>
              <w:bottom w:val="single" w:sz="6" w:space="0" w:color="auto"/>
            </w:tcBorders>
            <w:vAlign w:val="center"/>
          </w:tcPr>
          <w:p w:rsidR="00731EEF" w:rsidRPr="00DB4159" w:rsidRDefault="00731EEF" w:rsidP="00DB4159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№ входа</w:t>
            </w:r>
            <w:r w:rsidRPr="00DB4159">
              <w:rPr>
                <w:rStyle w:val="afc"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vAlign w:val="center"/>
          </w:tcPr>
          <w:p w:rsidR="00731EEF" w:rsidRPr="00DB4159" w:rsidRDefault="00731EEF" w:rsidP="00DB4159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Обозначение</w:t>
            </w:r>
          </w:p>
        </w:tc>
        <w:tc>
          <w:tcPr>
            <w:tcW w:w="7938" w:type="dxa"/>
            <w:vAlign w:val="center"/>
          </w:tcPr>
          <w:p w:rsidR="00731EEF" w:rsidRPr="00DB4159" w:rsidRDefault="00731EEF" w:rsidP="00DB4159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Наименование сигнала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31795D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950666">
              <w:rPr>
                <w:sz w:val="20"/>
                <w:szCs w:val="20"/>
              </w:rPr>
              <w:t>Резерв</w:t>
            </w:r>
          </w:p>
        </w:tc>
      </w:tr>
    </w:tbl>
    <w:p w:rsidR="00AD7513" w:rsidRDefault="00AD7513" w:rsidP="00AD7513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1418"/>
        <w:gridCol w:w="7938"/>
      </w:tblGrid>
      <w:tr w:rsidR="00881925" w:rsidRPr="00DB4159" w:rsidTr="002A2D07">
        <w:trPr>
          <w:trHeight w:val="397"/>
        </w:trPr>
        <w:tc>
          <w:tcPr>
            <w:tcW w:w="2056" w:type="dxa"/>
            <w:gridSpan w:val="2"/>
            <w:tcBorders>
              <w:bottom w:val="single" w:sz="6" w:space="0" w:color="auto"/>
            </w:tcBorders>
            <w:vAlign w:val="center"/>
          </w:tcPr>
          <w:p w:rsidR="00881925" w:rsidRPr="00DB4159" w:rsidRDefault="00881925" w:rsidP="002A2D07">
            <w:pPr>
              <w:pStyle w:val="3"/>
              <w:spacing w:line="240" w:lineRule="auto"/>
              <w:rPr>
                <w:sz w:val="20"/>
              </w:rPr>
            </w:pPr>
            <w:r w:rsidRPr="00DB4159">
              <w:rPr>
                <w:sz w:val="20"/>
              </w:rPr>
              <w:t xml:space="preserve">Номер платы </w:t>
            </w:r>
            <w:r w:rsidRPr="00DB4159">
              <w:rPr>
                <w:b w:val="0"/>
                <w:sz w:val="20"/>
              </w:rPr>
              <w:t>Д</w:t>
            </w:r>
          </w:p>
        </w:tc>
        <w:tc>
          <w:tcPr>
            <w:tcW w:w="7938" w:type="dxa"/>
            <w:vAlign w:val="center"/>
          </w:tcPr>
          <w:p w:rsidR="00881925" w:rsidRPr="00DB4159" w:rsidRDefault="00881925" w:rsidP="002A2D07">
            <w:pPr>
              <w:suppressAutoHyphens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2</w:t>
            </w:r>
          </w:p>
        </w:tc>
      </w:tr>
      <w:tr w:rsidR="00731EEF" w:rsidRPr="00DB4159" w:rsidTr="00731EEF">
        <w:trPr>
          <w:trHeight w:val="397"/>
        </w:trPr>
        <w:tc>
          <w:tcPr>
            <w:tcW w:w="638" w:type="dxa"/>
            <w:tcBorders>
              <w:bottom w:val="single" w:sz="6" w:space="0" w:color="auto"/>
            </w:tcBorders>
            <w:vAlign w:val="center"/>
          </w:tcPr>
          <w:p w:rsidR="00731EEF" w:rsidRPr="00DB4159" w:rsidRDefault="00731EEF" w:rsidP="002A2D07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№ входа</w:t>
            </w:r>
            <w:r w:rsidRPr="00DB4159">
              <w:rPr>
                <w:rStyle w:val="afc"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Обозначение</w:t>
            </w:r>
          </w:p>
        </w:tc>
        <w:tc>
          <w:tcPr>
            <w:tcW w:w="7938" w:type="dxa"/>
            <w:vAlign w:val="center"/>
          </w:tcPr>
          <w:p w:rsidR="00731EEF" w:rsidRPr="00DB4159" w:rsidRDefault="00731EEF" w:rsidP="002A2D07">
            <w:pPr>
              <w:suppressAutoHyphens/>
              <w:jc w:val="center"/>
              <w:rPr>
                <w:sz w:val="20"/>
                <w:szCs w:val="20"/>
              </w:rPr>
            </w:pPr>
            <w:r w:rsidRPr="00DB4159">
              <w:rPr>
                <w:sz w:val="20"/>
                <w:szCs w:val="20"/>
              </w:rPr>
              <w:t>Наименование сигнала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  <w:tr w:rsidR="00731EEF" w:rsidRPr="00DB4159" w:rsidTr="00731EEF">
        <w:trPr>
          <w:trHeight w:hRule="exact" w:val="284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5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EF" w:rsidRPr="00DB4159" w:rsidRDefault="00731EEF" w:rsidP="002A2D07">
            <w:pPr>
              <w:pStyle w:val="afd"/>
              <w:numPr>
                <w:ilvl w:val="0"/>
                <w:numId w:val="6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EF" w:rsidRDefault="00731EEF">
            <w:r w:rsidRPr="008E30AE">
              <w:rPr>
                <w:sz w:val="20"/>
                <w:szCs w:val="20"/>
              </w:rPr>
              <w:t>Резерв</w:t>
            </w:r>
          </w:p>
        </w:tc>
      </w:tr>
    </w:tbl>
    <w:p w:rsidR="003A7A82" w:rsidRDefault="003A7A82" w:rsidP="00AD7513">
      <w:pPr>
        <w:jc w:val="center"/>
        <w:rPr>
          <w:b/>
          <w:sz w:val="20"/>
          <w:szCs w:val="20"/>
        </w:rPr>
      </w:pPr>
    </w:p>
    <w:p w:rsidR="008B3DD9" w:rsidRPr="008E0493" w:rsidRDefault="008B3DD9" w:rsidP="005C5B41">
      <w:pPr>
        <w:pStyle w:val="af5"/>
        <w:numPr>
          <w:ilvl w:val="1"/>
          <w:numId w:val="4"/>
        </w:numPr>
        <w:jc w:val="center"/>
        <w:rPr>
          <w:szCs w:val="20"/>
        </w:rPr>
      </w:pPr>
      <w:r w:rsidRPr="006C5379">
        <w:rPr>
          <w:szCs w:val="20"/>
        </w:rPr>
        <w:t>Миллиа</w:t>
      </w:r>
      <w:r w:rsidRPr="008E0493">
        <w:rPr>
          <w:szCs w:val="20"/>
        </w:rPr>
        <w:t>мперные входы</w:t>
      </w:r>
    </w:p>
    <w:p w:rsidR="00655781" w:rsidRDefault="00655781" w:rsidP="00212532">
      <w:pPr>
        <w:pStyle w:val="af5"/>
        <w:jc w:val="center"/>
        <w:rPr>
          <w:szCs w:val="20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1689"/>
        <w:gridCol w:w="2268"/>
        <w:gridCol w:w="1418"/>
        <w:gridCol w:w="992"/>
        <w:gridCol w:w="1134"/>
        <w:gridCol w:w="851"/>
        <w:gridCol w:w="992"/>
      </w:tblGrid>
      <w:tr w:rsidR="00655781" w:rsidRPr="00833723" w:rsidTr="00C2496E">
        <w:trPr>
          <w:trHeight w:val="567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655781" w:rsidRDefault="00655781" w:rsidP="00C2496E">
            <w:pPr>
              <w:pStyle w:val="3"/>
              <w:spacing w:line="240" w:lineRule="auto"/>
              <w:rPr>
                <w:sz w:val="20"/>
                <w:lang w:val="ru-RU"/>
              </w:rPr>
            </w:pPr>
            <w:r w:rsidRPr="00C44346">
              <w:rPr>
                <w:sz w:val="20"/>
                <w:lang w:val="ru-RU"/>
              </w:rPr>
              <w:t xml:space="preserve">Номер блока </w:t>
            </w:r>
            <w:r>
              <w:rPr>
                <w:b w:val="0"/>
                <w:bCs/>
                <w:sz w:val="20"/>
                <w:lang w:val="ru-RU"/>
              </w:rPr>
              <w:t>М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833723" w:rsidRDefault="00075DD2" w:rsidP="00C2496E">
            <w:pPr>
              <w:pStyle w:val="3"/>
              <w:spacing w:line="240" w:lineRule="auto"/>
              <w:rPr>
                <w:sz w:val="20"/>
                <w:u w:val="single"/>
                <w:lang w:val="ru-RU"/>
              </w:rPr>
            </w:pPr>
            <w:r>
              <w:rPr>
                <w:sz w:val="20"/>
                <w:u w:val="single"/>
                <w:lang w:val="ru-RU"/>
              </w:rPr>
              <w:t>1</w:t>
            </w:r>
          </w:p>
        </w:tc>
      </w:tr>
      <w:tr w:rsidR="00655781" w:rsidRPr="00CC7C44" w:rsidTr="00C2496E">
        <w:trPr>
          <w:trHeight w:val="567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№</w:t>
            </w:r>
          </w:p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55781" w:rsidRPr="00BF50F2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присоединения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Наименование</w:t>
            </w:r>
          </w:p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сигнала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Обозначение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>Макс Регистр 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 w:rsidRPr="00CC7C44">
              <w:rPr>
                <w:sz w:val="20"/>
                <w:szCs w:val="20"/>
              </w:rPr>
              <w:t xml:space="preserve">Данные </w:t>
            </w:r>
            <w:r w:rsidR="00DB4788" w:rsidRPr="00CC7C44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уставки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уставки</w:t>
            </w:r>
          </w:p>
        </w:tc>
      </w:tr>
      <w:tr w:rsidR="00655781" w:rsidRPr="00993131" w:rsidTr="00C2496E">
        <w:trPr>
          <w:trHeight w:val="53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935EE9" w:rsidRDefault="00655781" w:rsidP="00127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</w:t>
            </w:r>
            <w:r w:rsidR="00F422D6">
              <w:rPr>
                <w:sz w:val="20"/>
                <w:szCs w:val="20"/>
                <w:lang w:val="en-US"/>
              </w:rPr>
              <w:t xml:space="preserve">35 </w:t>
            </w:r>
            <w:r w:rsidRPr="00FD4B72">
              <w:rPr>
                <w:sz w:val="20"/>
                <w:szCs w:val="20"/>
              </w:rPr>
              <w:t xml:space="preserve">кВ </w:t>
            </w:r>
            <w:r w:rsidR="00127DA7">
              <w:rPr>
                <w:sz w:val="20"/>
                <w:szCs w:val="20"/>
              </w:rPr>
              <w:t>1</w:t>
            </w:r>
            <w:r w:rsidR="00F422D6">
              <w:rPr>
                <w:sz w:val="20"/>
                <w:szCs w:val="20"/>
                <w:lang w:val="en-US"/>
              </w:rPr>
              <w:t xml:space="preserve"> </w:t>
            </w:r>
            <w:r w:rsidR="00127DA7">
              <w:rPr>
                <w:sz w:val="20"/>
                <w:szCs w:val="20"/>
              </w:rPr>
              <w:t>сш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BE20A2" w:rsidRDefault="00655781" w:rsidP="00C2496E">
            <w:pPr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</w:rPr>
              <w:t>Напряжение фазы «</w:t>
            </w:r>
            <w:r w:rsidRPr="00FD4B72">
              <w:rPr>
                <w:sz w:val="20"/>
                <w:szCs w:val="20"/>
                <w:lang w:val="en-US"/>
              </w:rPr>
              <w:t>A</w:t>
            </w:r>
            <w:r w:rsidRPr="00FD4B72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655781" w:rsidP="0012142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  <w:lang w:val="en-US"/>
              </w:rPr>
              <w:t>Ua1</w:t>
            </w:r>
            <w:r w:rsidRPr="00FD4B72">
              <w:rPr>
                <w:sz w:val="20"/>
                <w:szCs w:val="20"/>
              </w:rPr>
              <w:t>СШ-</w:t>
            </w:r>
            <w:r w:rsidR="0012142A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Default="00667875" w:rsidP="00C2496E">
            <w:pPr>
              <w:jc w:val="center"/>
            </w:pPr>
            <w:r>
              <w:rPr>
                <w:sz w:val="20"/>
                <w:szCs w:val="20"/>
              </w:rPr>
              <w:t>100</w:t>
            </w:r>
            <w:r w:rsidR="00655781" w:rsidRPr="00864A46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3C79AD" w:rsidP="00C2496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655781" w:rsidRPr="00FD4B72">
              <w:rPr>
                <w:sz w:val="20"/>
                <w:szCs w:val="20"/>
                <w:lang w:val="en-US"/>
              </w:rPr>
              <w:t>000/100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655781" w:rsidRPr="00993131" w:rsidTr="00C2496E">
        <w:trPr>
          <w:trHeight w:val="268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B33340" w:rsidRDefault="00655781" w:rsidP="00C2496E">
            <w:pPr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BE20A2" w:rsidRDefault="00655781" w:rsidP="00C2496E">
            <w:pPr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</w:rPr>
              <w:t>Напряжение фазы «</w:t>
            </w:r>
            <w:r w:rsidRPr="00FD4B72">
              <w:rPr>
                <w:sz w:val="20"/>
                <w:szCs w:val="20"/>
                <w:lang w:val="en-US"/>
              </w:rPr>
              <w:t>B</w:t>
            </w:r>
            <w:r w:rsidRPr="00FD4B72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655781" w:rsidP="0012142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  <w:lang w:val="en-US"/>
              </w:rPr>
              <w:t>Ub1</w:t>
            </w:r>
            <w:r w:rsidRPr="00FD4B72">
              <w:rPr>
                <w:sz w:val="20"/>
                <w:szCs w:val="20"/>
              </w:rPr>
              <w:t>СШ-</w:t>
            </w:r>
            <w:r w:rsidR="0012142A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Default="00655781" w:rsidP="00C2496E">
            <w:pPr>
              <w:jc w:val="center"/>
            </w:pPr>
            <w:r w:rsidRPr="00864A46">
              <w:rPr>
                <w:sz w:val="20"/>
                <w:szCs w:val="20"/>
              </w:rPr>
              <w:t>100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3C79AD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655781" w:rsidRPr="00FD4B72">
              <w:rPr>
                <w:sz w:val="20"/>
                <w:szCs w:val="20"/>
                <w:lang w:val="en-US"/>
              </w:rPr>
              <w:t>000/100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655781" w:rsidRPr="00993131" w:rsidTr="00C2496E">
        <w:trPr>
          <w:trHeight w:val="53"/>
        </w:trPr>
        <w:tc>
          <w:tcPr>
            <w:tcW w:w="5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B33340" w:rsidRDefault="00655781" w:rsidP="00C2496E">
            <w:pPr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5781" w:rsidRPr="00BE20A2" w:rsidRDefault="00655781" w:rsidP="00C2496E">
            <w:pPr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</w:rPr>
              <w:t>Напряжение фазы «</w:t>
            </w:r>
            <w:r w:rsidRPr="00FD4B72">
              <w:rPr>
                <w:sz w:val="20"/>
                <w:szCs w:val="20"/>
                <w:lang w:val="en-US"/>
              </w:rPr>
              <w:t>C</w:t>
            </w:r>
            <w:r w:rsidRPr="00FD4B72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55781" w:rsidRPr="00FD4B72" w:rsidRDefault="00655781" w:rsidP="0012142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  <w:lang w:val="en-US"/>
              </w:rPr>
              <w:t>Uc1</w:t>
            </w:r>
            <w:r w:rsidRPr="00FD4B72">
              <w:rPr>
                <w:sz w:val="20"/>
                <w:szCs w:val="20"/>
              </w:rPr>
              <w:t>СШ-</w:t>
            </w:r>
            <w:r w:rsidR="0012142A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5781" w:rsidRDefault="00655781" w:rsidP="00C2496E">
            <w:pPr>
              <w:jc w:val="center"/>
            </w:pPr>
            <w:r w:rsidRPr="00864A46">
              <w:rPr>
                <w:sz w:val="20"/>
                <w:szCs w:val="20"/>
              </w:rPr>
              <w:t>100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3C79AD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655781" w:rsidRPr="00FD4B72">
              <w:rPr>
                <w:sz w:val="20"/>
                <w:szCs w:val="20"/>
                <w:lang w:val="en-US"/>
              </w:rPr>
              <w:t>000/100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5781" w:rsidRPr="00CC7C44" w:rsidRDefault="00655781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655781" w:rsidRPr="00993131" w:rsidTr="00C2496E">
        <w:trPr>
          <w:trHeight w:val="53"/>
        </w:trPr>
        <w:tc>
          <w:tcPr>
            <w:tcW w:w="5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55781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A25BD7" w:rsidRDefault="00655781" w:rsidP="00C2496E">
            <w:pPr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655781" w:rsidRPr="00BE20A2" w:rsidRDefault="00655781" w:rsidP="003C79AD">
            <w:pPr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</w:rPr>
              <w:t>Напряжение «3</w:t>
            </w:r>
            <w:r w:rsidRPr="00FD4B72">
              <w:rPr>
                <w:sz w:val="20"/>
                <w:szCs w:val="20"/>
                <w:lang w:val="en-US"/>
              </w:rPr>
              <w:t>U</w:t>
            </w:r>
            <w:r w:rsidRPr="00FD4B72">
              <w:rPr>
                <w:sz w:val="20"/>
                <w:szCs w:val="20"/>
                <w:vertAlign w:val="subscript"/>
              </w:rPr>
              <w:t>0</w:t>
            </w:r>
            <w:r w:rsidRPr="00FD4B72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655781" w:rsidRPr="00FD4B72" w:rsidRDefault="00655781" w:rsidP="0012142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FD4B72">
              <w:rPr>
                <w:sz w:val="20"/>
                <w:szCs w:val="20"/>
                <w:lang w:val="en-US"/>
              </w:rPr>
              <w:t>3U</w:t>
            </w:r>
            <w:r w:rsidRPr="00FD4B72">
              <w:rPr>
                <w:sz w:val="20"/>
                <w:szCs w:val="20"/>
                <w:vertAlign w:val="subscript"/>
                <w:lang w:val="en-US"/>
              </w:rPr>
              <w:t>0</w:t>
            </w:r>
            <w:r w:rsidRPr="00FD4B72">
              <w:rPr>
                <w:sz w:val="20"/>
                <w:szCs w:val="20"/>
                <w:lang w:val="en-US"/>
              </w:rPr>
              <w:t>1</w:t>
            </w:r>
            <w:r w:rsidRPr="00FD4B72">
              <w:rPr>
                <w:sz w:val="20"/>
                <w:szCs w:val="20"/>
              </w:rPr>
              <w:t>СШ-</w:t>
            </w:r>
            <w:r w:rsidR="0012142A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55781" w:rsidRDefault="00655781" w:rsidP="00667875">
            <w:pPr>
              <w:jc w:val="center"/>
            </w:pPr>
            <w:r w:rsidRPr="00864A46">
              <w:rPr>
                <w:sz w:val="20"/>
                <w:szCs w:val="20"/>
              </w:rPr>
              <w:t>1</w:t>
            </w:r>
            <w:r w:rsidR="00667875">
              <w:rPr>
                <w:sz w:val="20"/>
                <w:szCs w:val="20"/>
              </w:rPr>
              <w:t>2</w:t>
            </w:r>
            <w:r w:rsidRPr="00864A46">
              <w:rPr>
                <w:sz w:val="20"/>
                <w:szCs w:val="20"/>
              </w:rPr>
              <w:t>0 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3C79AD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655781" w:rsidRPr="00FD4B72">
              <w:rPr>
                <w:sz w:val="20"/>
                <w:szCs w:val="20"/>
                <w:lang w:val="en-US"/>
              </w:rPr>
              <w:t>000/100</w:t>
            </w:r>
            <w:r w:rsidR="00655781" w:rsidRPr="00FD4B72">
              <w:rPr>
                <w:sz w:val="20"/>
                <w:szCs w:val="20"/>
              </w:rPr>
              <w:t>/√3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38753B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55781" w:rsidRPr="00CC7C44" w:rsidRDefault="0038753B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5781">
              <w:rPr>
                <w:sz w:val="20"/>
                <w:szCs w:val="20"/>
              </w:rPr>
              <w:t xml:space="preserve"> В</w:t>
            </w:r>
          </w:p>
        </w:tc>
      </w:tr>
      <w:tr w:rsidR="00655781" w:rsidRPr="00BE20A2" w:rsidTr="00C2496E">
        <w:trPr>
          <w:trHeight w:val="214"/>
        </w:trPr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:rsidR="00655781" w:rsidRPr="00CC7C44" w:rsidRDefault="00655781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 w:val="restart"/>
            <w:tcBorders>
              <w:right w:val="single" w:sz="4" w:space="0" w:color="auto"/>
            </w:tcBorders>
            <w:vAlign w:val="center"/>
          </w:tcPr>
          <w:p w:rsidR="00655781" w:rsidRPr="00D55679" w:rsidRDefault="00CE46A8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оп тока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655781" w:rsidRPr="00BE20A2" w:rsidRDefault="00CE46A8" w:rsidP="00C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Оперативный ток</w:t>
            </w:r>
          </w:p>
        </w:tc>
        <w:tc>
          <w:tcPr>
            <w:tcW w:w="1418" w:type="dxa"/>
            <w:vAlign w:val="center"/>
          </w:tcPr>
          <w:p w:rsidR="00655781" w:rsidRPr="00FD4B72" w:rsidRDefault="00655781" w:rsidP="00C2496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55781" w:rsidRDefault="00F422D6" w:rsidP="00C2496E">
            <w:pPr>
              <w:jc w:val="center"/>
            </w:pPr>
            <w:r>
              <w:rPr>
                <w:sz w:val="20"/>
                <w:szCs w:val="20"/>
                <w:lang w:val="en-US"/>
              </w:rPr>
              <w:t>300</w:t>
            </w:r>
            <w:r w:rsidR="00655781" w:rsidRPr="00864A46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655781" w:rsidP="00C2496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2D4550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55781" w:rsidRPr="00CE46A8" w:rsidRDefault="00CE46A8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240 </w:t>
            </w:r>
            <w:r>
              <w:rPr>
                <w:sz w:val="20"/>
                <w:szCs w:val="20"/>
              </w:rPr>
              <w:t>В</w:t>
            </w:r>
          </w:p>
        </w:tc>
      </w:tr>
      <w:tr w:rsidR="00655781" w:rsidRPr="00BE20A2" w:rsidTr="00C2496E">
        <w:trPr>
          <w:trHeight w:val="53"/>
        </w:trPr>
        <w:tc>
          <w:tcPr>
            <w:tcW w:w="579" w:type="dxa"/>
            <w:vAlign w:val="center"/>
          </w:tcPr>
          <w:p w:rsidR="00655781" w:rsidRPr="00CC7C44" w:rsidRDefault="00655781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right w:val="single" w:sz="4" w:space="0" w:color="auto"/>
            </w:tcBorders>
            <w:vAlign w:val="center"/>
          </w:tcPr>
          <w:p w:rsidR="00655781" w:rsidRPr="00D55679" w:rsidRDefault="00655781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655781" w:rsidRPr="00BE20A2" w:rsidRDefault="00CE46A8" w:rsidP="00C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Земля оп. тока.</w:t>
            </w:r>
          </w:p>
        </w:tc>
        <w:tc>
          <w:tcPr>
            <w:tcW w:w="1418" w:type="dxa"/>
            <w:vAlign w:val="center"/>
          </w:tcPr>
          <w:p w:rsidR="00655781" w:rsidRPr="00FD4B72" w:rsidRDefault="00655781" w:rsidP="00C2496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55781" w:rsidRDefault="00CE46A8" w:rsidP="00C2496E">
            <w:pPr>
              <w:jc w:val="center"/>
            </w:pPr>
            <w:r>
              <w:rPr>
                <w:sz w:val="20"/>
                <w:szCs w:val="20"/>
                <w:lang w:val="en-US"/>
              </w:rPr>
              <w:t>300</w:t>
            </w:r>
            <w:r w:rsidRPr="00864A46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81" w:rsidRPr="00FD4B72" w:rsidRDefault="00655781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781" w:rsidRPr="00CC7C44" w:rsidRDefault="00667875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55781" w:rsidRPr="00667875" w:rsidRDefault="00667875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50 </w:t>
            </w:r>
            <w:r>
              <w:rPr>
                <w:sz w:val="20"/>
                <w:szCs w:val="20"/>
              </w:rPr>
              <w:t>В</w:t>
            </w:r>
          </w:p>
        </w:tc>
      </w:tr>
      <w:tr w:rsidR="00CE46A8" w:rsidRPr="00BE20A2" w:rsidTr="00C2496E">
        <w:trPr>
          <w:trHeight w:val="53"/>
        </w:trPr>
        <w:tc>
          <w:tcPr>
            <w:tcW w:w="579" w:type="dxa"/>
            <w:vAlign w:val="center"/>
          </w:tcPr>
          <w:p w:rsidR="00CE46A8" w:rsidRPr="00CC7C44" w:rsidRDefault="00CE46A8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right w:val="single" w:sz="4" w:space="0" w:color="auto"/>
            </w:tcBorders>
            <w:vAlign w:val="center"/>
          </w:tcPr>
          <w:p w:rsidR="00CE46A8" w:rsidRPr="00D55679" w:rsidRDefault="00CE46A8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E46A8" w:rsidRPr="00BE20A2" w:rsidRDefault="00CE46A8" w:rsidP="00D5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Земля оп. тока.</w:t>
            </w:r>
          </w:p>
        </w:tc>
        <w:tc>
          <w:tcPr>
            <w:tcW w:w="1418" w:type="dxa"/>
            <w:vAlign w:val="center"/>
          </w:tcPr>
          <w:p w:rsidR="00CE46A8" w:rsidRPr="00FD4B72" w:rsidRDefault="00CE46A8" w:rsidP="00D513B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46A8" w:rsidRDefault="00CE46A8" w:rsidP="00D513BE">
            <w:pPr>
              <w:jc w:val="center"/>
            </w:pPr>
            <w:r>
              <w:rPr>
                <w:sz w:val="20"/>
                <w:szCs w:val="20"/>
                <w:lang w:val="en-US"/>
              </w:rPr>
              <w:t>300</w:t>
            </w:r>
            <w:r w:rsidRPr="00864A46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6A8" w:rsidRPr="00FD4B72" w:rsidRDefault="00CE46A8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6A8" w:rsidRPr="00CC7C44" w:rsidRDefault="00667875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E46A8" w:rsidRPr="00CC7C44" w:rsidRDefault="00667875" w:rsidP="00C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В</w:t>
            </w:r>
          </w:p>
        </w:tc>
      </w:tr>
      <w:tr w:rsidR="00CE46A8" w:rsidRPr="00BE20A2" w:rsidTr="00C2496E">
        <w:trPr>
          <w:trHeight w:val="53"/>
        </w:trPr>
        <w:tc>
          <w:tcPr>
            <w:tcW w:w="579" w:type="dxa"/>
            <w:vAlign w:val="center"/>
          </w:tcPr>
          <w:p w:rsidR="00CE46A8" w:rsidRPr="00CC7C44" w:rsidRDefault="00CE46A8" w:rsidP="005D1B0C">
            <w:pPr>
              <w:pStyle w:val="afd"/>
              <w:numPr>
                <w:ilvl w:val="0"/>
                <w:numId w:val="17"/>
              </w:num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right w:val="single" w:sz="4" w:space="0" w:color="auto"/>
            </w:tcBorders>
            <w:vAlign w:val="center"/>
          </w:tcPr>
          <w:p w:rsidR="00CE46A8" w:rsidRPr="00D55679" w:rsidRDefault="00CE46A8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CE46A8" w:rsidRPr="00BE20A2" w:rsidRDefault="00CE46A8" w:rsidP="00C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1418" w:type="dxa"/>
            <w:vAlign w:val="center"/>
          </w:tcPr>
          <w:p w:rsidR="00CE46A8" w:rsidRPr="00FD4B72" w:rsidRDefault="00CE46A8" w:rsidP="00C2496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46A8" w:rsidRDefault="00CE46A8" w:rsidP="00D51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6A8" w:rsidRPr="00FD4B72" w:rsidRDefault="00CE46A8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6A8" w:rsidRPr="00CC7C44" w:rsidRDefault="00CE46A8" w:rsidP="00C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E46A8" w:rsidRPr="00CC7C44" w:rsidRDefault="00CE46A8" w:rsidP="00C2496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5307B" w:rsidRPr="00CE46A8" w:rsidRDefault="0085307B" w:rsidP="005C5B41">
      <w:pPr>
        <w:pStyle w:val="af5"/>
        <w:numPr>
          <w:ilvl w:val="0"/>
          <w:numId w:val="3"/>
        </w:numPr>
        <w:spacing w:after="240"/>
        <w:jc w:val="center"/>
        <w:rPr>
          <w:spacing w:val="20"/>
        </w:rPr>
      </w:pPr>
      <w:r>
        <w:rPr>
          <w:spacing w:val="20"/>
        </w:rPr>
        <w:lastRenderedPageBreak/>
        <w:t>Общие замечания</w:t>
      </w:r>
    </w:p>
    <w:p w:rsidR="0085307B" w:rsidRPr="0085307B" w:rsidRDefault="0085307B" w:rsidP="0085307B">
      <w:pPr>
        <w:rPr>
          <w:sz w:val="20"/>
          <w:szCs w:val="20"/>
        </w:rPr>
      </w:pPr>
      <w:r>
        <w:tab/>
      </w:r>
      <w:r w:rsidRPr="0085307B">
        <w:rPr>
          <w:sz w:val="20"/>
          <w:szCs w:val="20"/>
        </w:rPr>
        <w:t>Терминал имеет четыре конструктивных исполнения (1-ый, 2-ой, 3-ий и 4-ый габариты) и комплектуется тремя типами входных блоков:</w:t>
      </w:r>
    </w:p>
    <w:p w:rsidR="0085307B" w:rsidRPr="0085307B" w:rsidRDefault="0085307B" w:rsidP="0085307B">
      <w:pPr>
        <w:ind w:firstLine="720"/>
        <w:rPr>
          <w:sz w:val="20"/>
          <w:szCs w:val="20"/>
        </w:rPr>
      </w:pPr>
      <w:r w:rsidRPr="0085307B">
        <w:rPr>
          <w:b/>
          <w:sz w:val="20"/>
          <w:szCs w:val="20"/>
        </w:rPr>
        <w:t xml:space="preserve">А </w:t>
      </w:r>
      <w:r w:rsidRPr="0085307B">
        <w:rPr>
          <w:sz w:val="20"/>
          <w:szCs w:val="20"/>
        </w:rPr>
        <w:t xml:space="preserve">- </w:t>
      </w:r>
      <w:r w:rsidRPr="0085307B">
        <w:rPr>
          <w:b/>
          <w:sz w:val="20"/>
          <w:szCs w:val="20"/>
        </w:rPr>
        <w:t>аналоговые входы</w:t>
      </w:r>
      <w:r w:rsidRPr="0085307B">
        <w:rPr>
          <w:sz w:val="20"/>
          <w:szCs w:val="20"/>
        </w:rPr>
        <w:t xml:space="preserve"> тока или напряжения с трансформаторной развязкой; </w:t>
      </w:r>
    </w:p>
    <w:p w:rsidR="0085307B" w:rsidRPr="0085307B" w:rsidRDefault="0085307B" w:rsidP="0085307B">
      <w:pPr>
        <w:ind w:firstLine="720"/>
        <w:rPr>
          <w:sz w:val="20"/>
          <w:szCs w:val="20"/>
        </w:rPr>
      </w:pPr>
      <w:r w:rsidRPr="0085307B">
        <w:rPr>
          <w:b/>
          <w:sz w:val="20"/>
          <w:szCs w:val="20"/>
        </w:rPr>
        <w:t xml:space="preserve">Д </w:t>
      </w:r>
      <w:r w:rsidRPr="0085307B">
        <w:rPr>
          <w:sz w:val="20"/>
          <w:szCs w:val="20"/>
        </w:rPr>
        <w:t xml:space="preserve">- </w:t>
      </w:r>
      <w:r w:rsidRPr="0085307B">
        <w:rPr>
          <w:b/>
          <w:sz w:val="20"/>
          <w:szCs w:val="20"/>
        </w:rPr>
        <w:t>дискретные входы</w:t>
      </w:r>
      <w:r w:rsidRPr="0085307B">
        <w:rPr>
          <w:sz w:val="20"/>
          <w:szCs w:val="20"/>
        </w:rPr>
        <w:t xml:space="preserve"> (Каждый терминал в минимальном исполнении имеет 12 доступных пользователю </w:t>
      </w:r>
      <w:r w:rsidR="00DB4788" w:rsidRPr="0085307B">
        <w:rPr>
          <w:sz w:val="20"/>
          <w:szCs w:val="20"/>
        </w:rPr>
        <w:t>дискретных входов</w:t>
      </w:r>
      <w:r w:rsidRPr="0085307B">
        <w:rPr>
          <w:sz w:val="20"/>
          <w:szCs w:val="20"/>
        </w:rPr>
        <w:t xml:space="preserve">. Дальнейшее их наращивание выполняется установкой дополнительных блоков </w:t>
      </w:r>
      <w:r w:rsidRPr="0085307B">
        <w:rPr>
          <w:b/>
          <w:sz w:val="20"/>
          <w:szCs w:val="20"/>
        </w:rPr>
        <w:t>Д</w:t>
      </w:r>
      <w:r w:rsidRPr="0085307B">
        <w:rPr>
          <w:sz w:val="20"/>
          <w:szCs w:val="20"/>
        </w:rPr>
        <w:t xml:space="preserve">, имеющих по 32 входа); </w:t>
      </w:r>
    </w:p>
    <w:p w:rsidR="0085307B" w:rsidRPr="0085307B" w:rsidRDefault="0085307B" w:rsidP="0085307B">
      <w:pPr>
        <w:ind w:firstLine="720"/>
        <w:rPr>
          <w:sz w:val="20"/>
          <w:szCs w:val="20"/>
        </w:rPr>
      </w:pPr>
      <w:r w:rsidRPr="0085307B">
        <w:rPr>
          <w:b/>
          <w:sz w:val="20"/>
          <w:szCs w:val="20"/>
        </w:rPr>
        <w:t>М</w:t>
      </w:r>
      <w:r w:rsidRPr="0085307B">
        <w:rPr>
          <w:sz w:val="20"/>
          <w:szCs w:val="20"/>
        </w:rPr>
        <w:t xml:space="preserve"> - </w:t>
      </w:r>
      <w:r w:rsidRPr="0085307B">
        <w:rPr>
          <w:b/>
          <w:sz w:val="20"/>
          <w:szCs w:val="20"/>
        </w:rPr>
        <w:t>миллиамперные входы</w:t>
      </w:r>
      <w:r w:rsidRPr="0085307B">
        <w:rPr>
          <w:sz w:val="20"/>
          <w:szCs w:val="20"/>
        </w:rPr>
        <w:t xml:space="preserve"> - могут быть выполнены непосредственно на напряжение до 600 В или ток до 50 мА. Обычно используются для контроля: напряжения оперативного питания, унифицированных сигналов датчиков АСУ (0…20 мА), сигналов ВЧ приемо-передатчиков, напряжения возбуждения генератора и т.д. Гальваническая развязка – 2,5 кВ. </w:t>
      </w:r>
    </w:p>
    <w:p w:rsidR="0085307B" w:rsidRDefault="0085307B" w:rsidP="0085307B">
      <w:pPr>
        <w:rPr>
          <w:sz w:val="20"/>
          <w:szCs w:val="20"/>
        </w:rPr>
      </w:pPr>
      <w:r w:rsidRPr="0085307B">
        <w:rPr>
          <w:sz w:val="20"/>
          <w:szCs w:val="20"/>
        </w:rPr>
        <w:tab/>
        <w:t>Возможное количество и сочетание блоков выб</w:t>
      </w:r>
      <w:bookmarkStart w:id="0" w:name="_GoBack"/>
      <w:bookmarkEnd w:id="0"/>
      <w:r w:rsidRPr="0085307B">
        <w:rPr>
          <w:sz w:val="20"/>
          <w:szCs w:val="20"/>
        </w:rPr>
        <w:t>ирается в соответствии с таблицей:</w:t>
      </w:r>
    </w:p>
    <w:p w:rsidR="0085307B" w:rsidRPr="0085307B" w:rsidRDefault="0085307B" w:rsidP="0085307B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2907"/>
        <w:gridCol w:w="4419"/>
      </w:tblGrid>
      <w:tr w:rsidR="0085307B" w:rsidRPr="006C1D02" w:rsidTr="00E21481">
        <w:trPr>
          <w:jc w:val="center"/>
        </w:trPr>
        <w:tc>
          <w:tcPr>
            <w:tcW w:w="2245" w:type="dxa"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  <w:r w:rsidRPr="006C1D02">
              <w:rPr>
                <w:sz w:val="20"/>
                <w:szCs w:val="20"/>
              </w:rPr>
              <w:t xml:space="preserve">Конструктив - </w:t>
            </w:r>
            <w:r w:rsidRPr="006C1D02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  <w:r w:rsidRPr="006C1D02">
              <w:rPr>
                <w:sz w:val="20"/>
                <w:szCs w:val="20"/>
              </w:rPr>
              <w:t xml:space="preserve">Количество аналоговых блоков - </w:t>
            </w:r>
            <w:r w:rsidRPr="006C1D02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  <w:r w:rsidRPr="006C1D02">
              <w:rPr>
                <w:sz w:val="20"/>
                <w:szCs w:val="20"/>
              </w:rPr>
              <w:t xml:space="preserve">Максимальное суммарное количество блоков дискретных и миллиамперных входов - </w:t>
            </w:r>
            <w:r w:rsidRPr="006C1D02">
              <w:rPr>
                <w:b/>
                <w:sz w:val="20"/>
                <w:szCs w:val="20"/>
              </w:rPr>
              <w:t>Д+М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 габарит</w:t>
            </w:r>
          </w:p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177х 266х203 мм</w:t>
            </w: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 w:val="restart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 габарит</w:t>
            </w:r>
          </w:p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270х 266х203 мм</w:t>
            </w: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 w:val="restart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 габарит</w:t>
            </w:r>
          </w:p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375х266х203 мм</w:t>
            </w: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5307B" w:rsidRPr="006C1D02" w:rsidTr="00E21481">
        <w:trPr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19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5307B" w:rsidRPr="006C1D02" w:rsidTr="00E21481">
        <w:trPr>
          <w:trHeight w:val="46"/>
          <w:jc w:val="center"/>
        </w:trPr>
        <w:tc>
          <w:tcPr>
            <w:tcW w:w="2245" w:type="dxa"/>
            <w:vMerge w:val="restart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 габарит</w:t>
            </w:r>
          </w:p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482х266х203 мм</w:t>
            </w: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13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5307B" w:rsidRPr="006C1D02" w:rsidTr="00E21481">
        <w:trPr>
          <w:trHeight w:val="40"/>
          <w:jc w:val="center"/>
        </w:trPr>
        <w:tc>
          <w:tcPr>
            <w:tcW w:w="2245" w:type="dxa"/>
            <w:vMerge/>
            <w:vAlign w:val="center"/>
          </w:tcPr>
          <w:p w:rsidR="0085307B" w:rsidRPr="006C1D02" w:rsidRDefault="0085307B" w:rsidP="00E214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7" w:type="dxa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19" w:type="dxa"/>
            <w:shd w:val="clear" w:color="auto" w:fill="auto"/>
            <w:vAlign w:val="center"/>
          </w:tcPr>
          <w:p w:rsidR="0085307B" w:rsidRPr="006C1D02" w:rsidRDefault="0085307B" w:rsidP="00E21481">
            <w:pPr>
              <w:jc w:val="center"/>
              <w:rPr>
                <w:b/>
                <w:bCs/>
                <w:sz w:val="20"/>
                <w:szCs w:val="20"/>
              </w:rPr>
            </w:pPr>
            <w:r w:rsidRPr="006C1D02">
              <w:rPr>
                <w:b/>
                <w:bCs/>
                <w:sz w:val="20"/>
                <w:szCs w:val="20"/>
              </w:rPr>
              <w:t>2</w:t>
            </w:r>
          </w:p>
        </w:tc>
      </w:tr>
    </w:tbl>
    <w:p w:rsidR="00323DC0" w:rsidRDefault="00323DC0" w:rsidP="00323DC0">
      <w:pPr>
        <w:jc w:val="both"/>
        <w:rPr>
          <w:b/>
          <w:i/>
          <w:sz w:val="26"/>
          <w:szCs w:val="26"/>
        </w:rPr>
      </w:pPr>
    </w:p>
    <w:p w:rsidR="00323DC0" w:rsidRDefault="00323DC0" w:rsidP="00323DC0">
      <w:pPr>
        <w:jc w:val="both"/>
        <w:rPr>
          <w:b/>
          <w:i/>
          <w:sz w:val="26"/>
          <w:szCs w:val="26"/>
        </w:rPr>
      </w:pPr>
    </w:p>
    <w:sectPr w:rsidR="00323DC0" w:rsidSect="001561D9">
      <w:headerReference w:type="default" r:id="rId14"/>
      <w:footerReference w:type="default" r:id="rId15"/>
      <w:pgSz w:w="11907" w:h="16840" w:code="9"/>
      <w:pgMar w:top="1418" w:right="425" w:bottom="1701" w:left="1418" w:header="907" w:footer="907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26A" w:rsidRDefault="005E126A">
      <w:r>
        <w:separator/>
      </w:r>
    </w:p>
  </w:endnote>
  <w:endnote w:type="continuationSeparator" w:id="0">
    <w:p w:rsidR="005E126A" w:rsidRDefault="005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Mono">
    <w:altName w:val="MS Gothic"/>
    <w:charset w:val="00"/>
    <w:family w:val="modern"/>
    <w:pitch w:val="fixed"/>
    <w:sig w:usb0="00000001" w:usb1="00000000" w:usb2="00000000" w:usb3="00000000" w:csb0="0000009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E76" w:rsidRDefault="00715E7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626" w:rsidRDefault="00F87626" w:rsidP="004375D8">
    <w:pPr>
      <w:pStyle w:val="ad"/>
      <w:framePr w:wrap="around" w:vAnchor="text" w:hAnchor="margin" w:xAlign="right" w:y="1"/>
      <w:rPr>
        <w:rStyle w:val="a8"/>
      </w:rPr>
    </w:pPr>
  </w:p>
  <w:p w:rsidR="00F87626" w:rsidRDefault="00F002C1">
    <w:pPr>
      <w:pStyle w:val="ad"/>
      <w:ind w:right="360"/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-144780</wp:posOffset>
              </wp:positionH>
              <wp:positionV relativeFrom="paragraph">
                <wp:posOffset>-1183640</wp:posOffset>
              </wp:positionV>
              <wp:extent cx="6515100" cy="1447800"/>
              <wp:effectExtent l="3175" t="0" r="0" b="4445"/>
              <wp:wrapNone/>
              <wp:docPr id="37" name="Rectangle 13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4982" w:type="pct"/>
                            <w:tbl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48"/>
                            <w:gridCol w:w="533"/>
                            <w:gridCol w:w="592"/>
                            <w:gridCol w:w="596"/>
                            <w:gridCol w:w="791"/>
                            <w:gridCol w:w="529"/>
                            <w:gridCol w:w="4055"/>
                            <w:gridCol w:w="843"/>
                            <w:gridCol w:w="760"/>
                            <w:gridCol w:w="890"/>
                          </w:tblGrid>
                          <w:tr w:rsidR="00F87626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270" w:type="pct"/>
                                <w:tcBorders>
                                  <w:top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150042"/>
                            </w:tc>
                            <w:tc>
                              <w:tcPr>
                                <w:tcW w:w="263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292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294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3230" w:type="pct"/>
                                <w:gridSpan w:val="4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</w:tr>
                          <w:tr w:rsidR="00F87626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270" w:type="pct"/>
                                <w:tcBorders>
                                  <w:top w:val="single" w:sz="6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150042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3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E9552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2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E9552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E9552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0" w:type="pct"/>
                                <w:gridSpan w:val="4"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:rsidR="00F87626" w:rsidRPr="00BF480C" w:rsidRDefault="00F87626" w:rsidP="000D3892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Карта заказа РАС «Бреслер»</w:t>
                                </w:r>
                              </w:p>
                            </w:tc>
                          </w:tr>
                          <w:tr w:rsidR="00F87626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270" w:type="pct"/>
                                <w:tcBorders>
                                  <w:top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150042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263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E9552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292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E9552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294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E9552D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3230" w:type="pct"/>
                                <w:gridSpan w:val="4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</w:tr>
                          <w:tr w:rsidR="00F87626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533" w:type="pct"/>
                                <w:gridSpan w:val="2"/>
                                <w:tcBorders>
                                  <w:top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C37745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6" w:type="pct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E37B35" w:rsidRDefault="00F87626" w:rsidP="0045004E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45004E"/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A35F76" w:rsidRDefault="00F87626" w:rsidP="00F300F7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00" w:type="pct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6D676C" w:rsidRDefault="00F87626" w:rsidP="001601F9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ПС 110/35/10 кВ «Озёрная»</w:t>
                                </w:r>
                              </w:p>
                            </w:tc>
                            <w:tc>
                              <w:tcPr>
                                <w:tcW w:w="416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45004E">
                                <w:pPr>
                                  <w:jc w:val="center"/>
                                </w:pPr>
                                <w: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375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45004E">
                                <w:pPr>
                                  <w:jc w:val="center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38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45004E">
                                <w:r>
                                  <w:t>Листов</w:t>
                                </w:r>
                              </w:p>
                            </w:tc>
                          </w:tr>
                          <w:tr w:rsidR="00F87626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533" w:type="pct"/>
                                <w:gridSpan w:val="2"/>
                                <w:tcBorders>
                                  <w:top w:val="single" w:sz="6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95559E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6" w:type="pct"/>
                                <w:gridSpan w:val="2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95559E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E03B2E" w:rsidRDefault="00F87626" w:rsidP="00F300F7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00" w:type="pct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3E6A03" w:rsidRDefault="00F87626" w:rsidP="003F5D5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416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3E6A03" w:rsidRDefault="00F87626">
                                <w:pPr>
                                  <w:jc w:val="center"/>
                                </w:pPr>
                                <w: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375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438" w:type="pc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BA6098" w:rsidRDefault="00F87626" w:rsidP="001561D9">
                                <w:pPr>
                                  <w:jc w:val="center"/>
                                </w:pPr>
                                <w:r>
                                  <w:t>9</w:t>
                                </w:r>
                              </w:p>
                            </w:tc>
                          </w:tr>
                          <w:tr w:rsidR="00F87626" w:rsidRPr="00A420C5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533" w:type="pct"/>
                                <w:gridSpan w:val="2"/>
                                <w:tcBorders>
                                  <w:top w:val="single" w:sz="6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C37745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6" w:type="pct"/>
                                <w:gridSpan w:val="2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C37745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3E6A03" w:rsidRDefault="00F87626" w:rsidP="00F300F7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00" w:type="pct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3F5D5A" w:rsidRDefault="00F87626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230" w:type="pct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F87626" w:rsidRPr="003F464D" w:rsidRDefault="00F87626" w:rsidP="00897FE6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F87626" w:rsidRPr="00A420C5" w:rsidTr="0073715E">
                            <w:trPr>
                              <w:trHeight w:hRule="exact" w:val="284"/>
                            </w:trPr>
                            <w:tc>
                              <w:tcPr>
                                <w:tcW w:w="533" w:type="pct"/>
                                <w:gridSpan w:val="2"/>
                                <w:tcBorders>
                                  <w:top w:val="single" w:sz="6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C37745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6" w:type="pct"/>
                                <w:gridSpan w:val="2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5D5A" w:rsidRDefault="00F87626" w:rsidP="001C12F7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8E1AF5" w:rsidRDefault="00F87626" w:rsidP="00F300F7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00" w:type="pct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3E6A03" w:rsidRDefault="00F87626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230" w:type="pct"/>
                                <w:gridSpan w:val="3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</w:tcBorders>
                              </w:tcPr>
                              <w:p w:rsidR="00F87626" w:rsidRPr="00A420C5" w:rsidRDefault="00F87626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F87626" w:rsidRPr="008E1AF5" w:rsidTr="0073715E">
                            <w:trPr>
                              <w:trHeight w:hRule="exact" w:val="270"/>
                            </w:trPr>
                            <w:tc>
                              <w:tcPr>
                                <w:tcW w:w="533" w:type="pct"/>
                                <w:gridSpan w:val="2"/>
                                <w:tcBorders>
                                  <w:top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141212" w:rsidRDefault="00F87626" w:rsidP="003F5D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6" w:type="pct"/>
                                <w:gridSpan w:val="2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F87626" w:rsidRPr="003F464D" w:rsidRDefault="00F87626" w:rsidP="00233E33">
                                <w:pPr>
                                  <w:rPr>
                                    <w:spacing w:val="-20"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0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C221EF" w:rsidRDefault="00F87626">
                                <w:pPr>
                                  <w:rPr>
                                    <w:spacing w:val="-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1" w:type="pct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Pr="00141212" w:rsidRDefault="00F87626" w:rsidP="00F300F7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00" w:type="pct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F87626" w:rsidRDefault="00F87626" w:rsidP="008E1AF5"/>
                            </w:tc>
                            <w:tc>
                              <w:tcPr>
                                <w:tcW w:w="1230" w:type="pct"/>
                                <w:gridSpan w:val="3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</w:tcBorders>
                              </w:tcPr>
                              <w:p w:rsidR="00F87626" w:rsidRPr="008E1AF5" w:rsidRDefault="00F87626"/>
                            </w:tc>
                          </w:tr>
                        </w:tbl>
                        <w:p w:rsidR="00F87626" w:rsidRDefault="00F87626" w:rsidP="005626F9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70" o:spid="_x0000_s1049" style="position:absolute;margin-left:-11.4pt;margin-top:-93.2pt;width:513pt;height:11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" filled="f" stroked="f" strokeweight=".25pt">
              <v:textbox inset="1pt,1pt,1pt,1pt">
                <w:txbxContent>
                  <w:tbl>
                    <w:tblPr>
                      <w:tblW w:w="4982" w:type="pct"/>
                      <w:tbl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48"/>
                      <w:gridCol w:w="533"/>
                      <w:gridCol w:w="592"/>
                      <w:gridCol w:w="596"/>
                      <w:gridCol w:w="791"/>
                      <w:gridCol w:w="529"/>
                      <w:gridCol w:w="4055"/>
                      <w:gridCol w:w="843"/>
                      <w:gridCol w:w="760"/>
                      <w:gridCol w:w="890"/>
                    </w:tblGrid>
                    <w:tr w:rsidR="00F87626" w:rsidTr="0073715E">
                      <w:trPr>
                        <w:trHeight w:hRule="exact" w:val="284"/>
                      </w:trPr>
                      <w:tc>
                        <w:tcPr>
                          <w:tcW w:w="270" w:type="pct"/>
                          <w:tcBorders>
                            <w:top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150042"/>
                      </w:tc>
                      <w:tc>
                        <w:tcPr>
                          <w:tcW w:w="263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292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294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390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261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3230" w:type="pct"/>
                          <w:gridSpan w:val="4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</w:tr>
                    <w:tr w:rsidR="00F87626" w:rsidTr="0073715E">
                      <w:trPr>
                        <w:trHeight w:hRule="exact" w:val="284"/>
                      </w:trPr>
                      <w:tc>
                        <w:tcPr>
                          <w:tcW w:w="270" w:type="pct"/>
                          <w:tcBorders>
                            <w:top w:val="single" w:sz="6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150042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63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E9552D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92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E9552D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94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61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E9552D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230" w:type="pct"/>
                          <w:gridSpan w:val="4"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</w:tcPr>
                        <w:p w:rsidR="00F87626" w:rsidRPr="00BF480C" w:rsidRDefault="00F87626" w:rsidP="000D3892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Карта заказа РАС «Бреслер»</w:t>
                          </w:r>
                        </w:p>
                      </w:tc>
                    </w:tr>
                    <w:tr w:rsidR="00F87626" w:rsidTr="0073715E">
                      <w:trPr>
                        <w:trHeight w:hRule="exact" w:val="284"/>
                      </w:trPr>
                      <w:tc>
                        <w:tcPr>
                          <w:tcW w:w="270" w:type="pct"/>
                          <w:tcBorders>
                            <w:top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15004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263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E9552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292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E9552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294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261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E9552D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3230" w:type="pct"/>
                          <w:gridSpan w:val="4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</w:tr>
                    <w:tr w:rsidR="00F87626" w:rsidTr="0073715E">
                      <w:trPr>
                        <w:trHeight w:hRule="exact" w:val="284"/>
                      </w:trPr>
                      <w:tc>
                        <w:tcPr>
                          <w:tcW w:w="533" w:type="pct"/>
                          <w:gridSpan w:val="2"/>
                          <w:tcBorders>
                            <w:top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C37745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86" w:type="pct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E37B35" w:rsidRDefault="00F87626" w:rsidP="0045004E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45004E"/>
                      </w:tc>
                      <w:tc>
                        <w:tcPr>
                          <w:tcW w:w="261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Pr="00A35F76" w:rsidRDefault="00F87626" w:rsidP="00F300F7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000" w:type="pct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6D676C" w:rsidRDefault="00F87626" w:rsidP="001601F9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</w:rPr>
                            <w:t>ПС 110/35/10 кВ «Озёрная»</w:t>
                          </w:r>
                        </w:p>
                      </w:tc>
                      <w:tc>
                        <w:tcPr>
                          <w:tcW w:w="416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45004E">
                          <w:pPr>
                            <w:jc w:val="center"/>
                          </w:pPr>
                          <w:r>
                            <w:t>Стадия</w:t>
                          </w:r>
                        </w:p>
                      </w:tc>
                      <w:tc>
                        <w:tcPr>
                          <w:tcW w:w="375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45004E">
                          <w:pPr>
                            <w:jc w:val="center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438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45004E">
                          <w:r>
                            <w:t>Листов</w:t>
                          </w:r>
                        </w:p>
                      </w:tc>
                    </w:tr>
                    <w:tr w:rsidR="00F87626" w:rsidTr="0073715E">
                      <w:trPr>
                        <w:trHeight w:hRule="exact" w:val="284"/>
                      </w:trPr>
                      <w:tc>
                        <w:tcPr>
                          <w:tcW w:w="533" w:type="pct"/>
                          <w:gridSpan w:val="2"/>
                          <w:tcBorders>
                            <w:top w:val="single" w:sz="6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95559E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86" w:type="pct"/>
                          <w:gridSpan w:val="2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95559E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261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Pr="00E03B2E" w:rsidRDefault="00F87626" w:rsidP="00F300F7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000" w:type="pct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3E6A03" w:rsidRDefault="00F87626" w:rsidP="003F5D5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416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3E6A03" w:rsidRDefault="00F87626">
                          <w:pPr>
                            <w:jc w:val="center"/>
                          </w:pPr>
                          <w:r>
                            <w:t>П</w:t>
                          </w:r>
                        </w:p>
                      </w:tc>
                      <w:tc>
                        <w:tcPr>
                          <w:tcW w:w="375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1</w:t>
                          </w:r>
                        </w:p>
                      </w:tc>
                      <w:tc>
                        <w:tcPr>
                          <w:tcW w:w="438" w:type="pc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BA6098" w:rsidRDefault="00F87626" w:rsidP="001561D9">
                          <w:pPr>
                            <w:jc w:val="center"/>
                          </w:pPr>
                          <w:r>
                            <w:t>9</w:t>
                          </w:r>
                        </w:p>
                      </w:tc>
                    </w:tr>
                    <w:tr w:rsidR="00F87626" w:rsidRPr="00A420C5" w:rsidTr="0073715E">
                      <w:trPr>
                        <w:trHeight w:hRule="exact" w:val="284"/>
                      </w:trPr>
                      <w:tc>
                        <w:tcPr>
                          <w:tcW w:w="533" w:type="pct"/>
                          <w:gridSpan w:val="2"/>
                          <w:tcBorders>
                            <w:top w:val="single" w:sz="6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C37745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86" w:type="pct"/>
                          <w:gridSpan w:val="2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C37745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61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Pr="003E6A03" w:rsidRDefault="00F87626" w:rsidP="00F300F7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000" w:type="pct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3F5D5A" w:rsidRDefault="00F87626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230" w:type="pct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F87626" w:rsidRPr="003F464D" w:rsidRDefault="00F87626" w:rsidP="00897FE6">
                          <w:pPr>
                            <w:jc w:val="center"/>
                          </w:pPr>
                        </w:p>
                      </w:tc>
                    </w:tr>
                    <w:tr w:rsidR="00F87626" w:rsidRPr="00A420C5" w:rsidTr="0073715E">
                      <w:trPr>
                        <w:trHeight w:hRule="exact" w:val="284"/>
                      </w:trPr>
                      <w:tc>
                        <w:tcPr>
                          <w:tcW w:w="533" w:type="pct"/>
                          <w:gridSpan w:val="2"/>
                          <w:tcBorders>
                            <w:top w:val="single" w:sz="6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C37745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586" w:type="pct"/>
                          <w:gridSpan w:val="2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5D5A" w:rsidRDefault="00F87626" w:rsidP="001C12F7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261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F87626" w:rsidRPr="008E1AF5" w:rsidRDefault="00F87626" w:rsidP="00F300F7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000" w:type="pct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3E6A03" w:rsidRDefault="00F87626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230" w:type="pct"/>
                          <w:gridSpan w:val="3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</w:tcBorders>
                        </w:tcPr>
                        <w:p w:rsidR="00F87626" w:rsidRPr="00A420C5" w:rsidRDefault="00F87626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F87626" w:rsidRPr="008E1AF5" w:rsidTr="0073715E">
                      <w:trPr>
                        <w:trHeight w:hRule="exact" w:val="270"/>
                      </w:trPr>
                      <w:tc>
                        <w:tcPr>
                          <w:tcW w:w="533" w:type="pct"/>
                          <w:gridSpan w:val="2"/>
                          <w:tcBorders>
                            <w:top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141212" w:rsidRDefault="00F87626" w:rsidP="003F5D5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6" w:type="pct"/>
                          <w:gridSpan w:val="2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F87626" w:rsidRPr="003F464D" w:rsidRDefault="00F87626" w:rsidP="00233E33">
                          <w:pPr>
                            <w:rPr>
                              <w:spacing w:val="-20"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90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C221EF" w:rsidRDefault="00F87626">
                          <w:pPr>
                            <w:rPr>
                              <w:spacing w:val="-20"/>
                            </w:rPr>
                          </w:pPr>
                        </w:p>
                      </w:tc>
                      <w:tc>
                        <w:tcPr>
                          <w:tcW w:w="261" w:type="pct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Pr="00141212" w:rsidRDefault="00F87626" w:rsidP="00F300F7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00" w:type="pct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F87626" w:rsidRDefault="00F87626" w:rsidP="008E1AF5"/>
                      </w:tc>
                      <w:tc>
                        <w:tcPr>
                          <w:tcW w:w="1230" w:type="pct"/>
                          <w:gridSpan w:val="3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</w:tcBorders>
                        </w:tcPr>
                        <w:p w:rsidR="00F87626" w:rsidRPr="008E1AF5" w:rsidRDefault="00F87626"/>
                      </w:tc>
                    </w:tr>
                  </w:tbl>
                  <w:p w:rsidR="00F87626" w:rsidRDefault="00F87626" w:rsidP="005626F9"/>
                </w:txbxContent>
              </v:textbox>
            </v:rect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-723900</wp:posOffset>
              </wp:positionH>
              <wp:positionV relativeFrom="paragraph">
                <wp:posOffset>-3611245</wp:posOffset>
              </wp:positionV>
              <wp:extent cx="144780" cy="897890"/>
              <wp:effectExtent l="0" t="0" r="2540" b="635"/>
              <wp:wrapNone/>
              <wp:docPr id="36" name="Text Box 1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" cy="897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D61DCD">
                          <w:r w:rsidRPr="00D65FFB">
                            <w:rPr>
                              <w:b/>
                              <w:sz w:val="16"/>
                              <w:szCs w:val="16"/>
                            </w:rPr>
                            <w:t>Согласовано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6" o:spid="_x0000_s1050" type="#_x0000_t202" style="position:absolute;margin-left:-57pt;margin-top:-284.35pt;width:11.4pt;height:70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T+swIAALY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" filled="f" stroked="f">
              <v:textbox style="layout-flow:vertical;mso-layout-flow-alt:bottom-to-top" inset="0,0,0,0">
                <w:txbxContent>
                  <w:p w:rsidR="00F87626" w:rsidRDefault="00F87626" w:rsidP="00D61DCD">
                    <w:r w:rsidRPr="00D65FFB">
                      <w:rPr>
                        <w:b/>
                        <w:sz w:val="16"/>
                        <w:szCs w:val="16"/>
                      </w:rPr>
                      <w:t>Согласовано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-522605</wp:posOffset>
              </wp:positionH>
              <wp:positionV relativeFrom="paragraph">
                <wp:posOffset>-2495550</wp:posOffset>
              </wp:positionV>
              <wp:extent cx="124460" cy="732790"/>
              <wp:effectExtent l="0" t="0" r="2540" b="2540"/>
              <wp:wrapNone/>
              <wp:docPr id="35" name="Text Box 1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" cy="732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C305C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5" o:spid="_x0000_s1051" type="#_x0000_t202" style="position:absolute;margin-left:-41.15pt;margin-top:-196.5pt;width:9.8pt;height:57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" filled="f" stroked="f">
              <v:textbox style="layout-flow:vertical;mso-layout-flow-alt:bottom-to-top" inset="0,0,0,0">
                <w:txbxContent>
                  <w:p w:rsidR="00F87626" w:rsidRDefault="00F87626" w:rsidP="00C305CE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Взамен инв. №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-522605</wp:posOffset>
              </wp:positionH>
              <wp:positionV relativeFrom="paragraph">
                <wp:posOffset>-532130</wp:posOffset>
              </wp:positionV>
              <wp:extent cx="124460" cy="619125"/>
              <wp:effectExtent l="0" t="0" r="2540" b="635"/>
              <wp:wrapNone/>
              <wp:docPr id="34" name="Text Box 1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C305C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Инв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3" o:spid="_x0000_s1052" type="#_x0000_t202" style="position:absolute;margin-left:-41.15pt;margin-top:-41.9pt;width:9.8pt;height:48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" filled="f" stroked="f">
              <v:textbox style="layout-flow:vertical;mso-layout-flow-alt:bottom-to-top" inset="0,0,0,0">
                <w:txbxContent>
                  <w:p w:rsidR="00F87626" w:rsidRDefault="00F87626" w:rsidP="00C305CE">
                    <w:pPr>
                      <w:rPr>
                        <w:b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b/>
                        <w:sz w:val="16"/>
                        <w:szCs w:val="16"/>
                      </w:rPr>
                      <w:t>Инв</w:t>
                    </w:r>
                    <w:proofErr w:type="spellEnd"/>
                    <w:r>
                      <w:rPr>
                        <w:b/>
                        <w:sz w:val="16"/>
                        <w:szCs w:val="16"/>
                      </w:rPr>
                      <w:t xml:space="preserve"> №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-542925</wp:posOffset>
              </wp:positionH>
              <wp:positionV relativeFrom="paragraph">
                <wp:posOffset>-1504950</wp:posOffset>
              </wp:positionV>
              <wp:extent cx="144780" cy="791845"/>
              <wp:effectExtent l="0" t="0" r="2540" b="635"/>
              <wp:wrapNone/>
              <wp:docPr id="33" name="Text Box 1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C305C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4" o:spid="_x0000_s1053" type="#_x0000_t202" style="position:absolute;margin-left:-42.75pt;margin-top:-118.5pt;width:11.4pt;height:62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" filled="f" stroked="f">
              <v:textbox style="layout-flow:vertical;mso-layout-flow-alt:bottom-to-top" inset="0,0,0,0">
                <w:txbxContent>
                  <w:p w:rsidR="00F87626" w:rsidRDefault="00F87626" w:rsidP="00C305CE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Подпись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column">
                <wp:posOffset>-375285</wp:posOffset>
              </wp:positionH>
              <wp:positionV relativeFrom="paragraph">
                <wp:posOffset>-1680210</wp:posOffset>
              </wp:positionV>
              <wp:extent cx="224155" cy="1069340"/>
              <wp:effectExtent l="10795" t="13335" r="12700" b="12700"/>
              <wp:wrapNone/>
              <wp:docPr id="32" name="Rectangle 1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4155" cy="1069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BAA102" id="Rectangle 1242" o:spid="_x0000_s1026" style="position:absolute;margin-left:-29.55pt;margin-top:-132.3pt;width:17.65pt;height:84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-2598420</wp:posOffset>
              </wp:positionV>
              <wp:extent cx="210820" cy="918210"/>
              <wp:effectExtent l="9525" t="9525" r="17780" b="15240"/>
              <wp:wrapNone/>
              <wp:docPr id="31" name="Rectangle 1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0820" cy="918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E9E6F7" id="Rectangle 1241" o:spid="_x0000_s1026" style="position:absolute;margin-left:-46.15pt;margin-top:-204.6pt;width:16.6pt;height:72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0048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-610870</wp:posOffset>
              </wp:positionV>
              <wp:extent cx="211455" cy="886460"/>
              <wp:effectExtent l="9525" t="15875" r="17145" b="12065"/>
              <wp:wrapNone/>
              <wp:docPr id="30" name="Rectangle 1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1455" cy="886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A4E044" id="Rectangle 1240" o:spid="_x0000_s1026" style="position:absolute;margin-left:-46.15pt;margin-top:-48.1pt;width:16.65pt;height:69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9024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-2597785</wp:posOffset>
              </wp:positionV>
              <wp:extent cx="433705" cy="2873375"/>
              <wp:effectExtent l="9525" t="10160" r="13970" b="12065"/>
              <wp:wrapNone/>
              <wp:docPr id="29" name="Rectangle 1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3705" cy="287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790A4E" id="Rectangle 1239" o:spid="_x0000_s1026" style="position:absolute;margin-left:-46.15pt;margin-top:-204.55pt;width:34.15pt;height:226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" strokeweight="1.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E76" w:rsidRDefault="00715E76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626" w:rsidRDefault="00F87626" w:rsidP="004375D8">
    <w:pPr>
      <w:pStyle w:val="ad"/>
      <w:framePr w:wrap="around" w:vAnchor="text" w:hAnchor="margin" w:xAlign="right" w:y="1"/>
      <w:rPr>
        <w:rStyle w:val="a8"/>
      </w:rPr>
    </w:pPr>
  </w:p>
  <w:p w:rsidR="00F87626" w:rsidRDefault="00F002C1">
    <w:pPr>
      <w:pStyle w:val="ad"/>
      <w:ind w:right="360"/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-522605</wp:posOffset>
              </wp:positionH>
              <wp:positionV relativeFrom="paragraph">
                <wp:posOffset>-568325</wp:posOffset>
              </wp:positionV>
              <wp:extent cx="124460" cy="655320"/>
              <wp:effectExtent l="0" t="1270" r="2540" b="635"/>
              <wp:wrapNone/>
              <wp:docPr id="6" name="Text Box 15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C305C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33" o:spid="_x0000_s1075" type="#_x0000_t202" style="position:absolute;margin-left:-41.15pt;margin-top:-44.75pt;width:9.8pt;height:5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" filled="f" stroked="f">
              <v:textbox style="layout-flow:vertical;mso-layout-flow-alt:bottom-to-top" inset="0,0,0,0">
                <w:txbxContent>
                  <w:p w:rsidR="00F87626" w:rsidRDefault="00F87626" w:rsidP="00C305CE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Инв. №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-180975</wp:posOffset>
              </wp:positionH>
              <wp:positionV relativeFrom="paragraph">
                <wp:posOffset>-278765</wp:posOffset>
              </wp:positionV>
              <wp:extent cx="6551295" cy="685165"/>
              <wp:effectExtent l="0" t="0" r="0" b="0"/>
              <wp:wrapNone/>
              <wp:docPr id="5" name="Rectangle 15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295" cy="685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82" w:type="dxa"/>
                            <w:tblInd w:w="72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73"/>
                            <w:gridCol w:w="567"/>
                            <w:gridCol w:w="567"/>
                            <w:gridCol w:w="680"/>
                            <w:gridCol w:w="851"/>
                            <w:gridCol w:w="567"/>
                            <w:gridCol w:w="5885"/>
                            <w:gridCol w:w="692"/>
                          </w:tblGrid>
                          <w:tr w:rsidR="00F87626">
                            <w:trPr>
                              <w:trHeight w:hRule="exact" w:val="284"/>
                            </w:trPr>
                            <w:tc>
                              <w:tcPr>
                                <w:tcW w:w="57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58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692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r>
                                  <w:t>Лист</w:t>
                                </w:r>
                              </w:p>
                            </w:tc>
                          </w:tr>
                          <w:tr w:rsidR="00F87626">
                            <w:trPr>
                              <w:trHeight w:hRule="exact" w:val="284"/>
                            </w:trPr>
                            <w:tc>
                              <w:tcPr>
                                <w:tcW w:w="57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Pr="00C1107F" w:rsidRDefault="00F87626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5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Pr="008B3DD9" w:rsidRDefault="00F87626" w:rsidP="000D3892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Карта заказа РАС «Бреслер»</w:t>
                                </w:r>
                              </w:p>
                            </w:tc>
                            <w:tc>
                              <w:tcPr>
                                <w:tcW w:w="692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F87626" w:rsidRDefault="00A42965" w:rsidP="00E370C8">
                                <w:pPr>
                                  <w:jc w:val="center"/>
                                </w:pPr>
                                <w:r>
                                  <w:rPr>
                                    <w:rStyle w:val="a8"/>
                                  </w:rPr>
                                  <w:fldChar w:fldCharType="begin"/>
                                </w:r>
                                <w:r w:rsidR="00F87626">
                                  <w:rPr>
                                    <w:rStyle w:val="a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a8"/>
                                  </w:rPr>
                                  <w:fldChar w:fldCharType="separate"/>
                                </w:r>
                                <w:r w:rsidR="00DB4788">
                                  <w:rPr>
                                    <w:rStyle w:val="a8"/>
                                    <w:noProof/>
                                  </w:rPr>
                                  <w:t>8</w:t>
                                </w:r>
                                <w:r>
                                  <w:rPr>
                                    <w:rStyle w:val="a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F87626">
                            <w:trPr>
                              <w:trHeight w:hRule="exact" w:val="262"/>
                            </w:trPr>
                            <w:tc>
                              <w:tcPr>
                                <w:tcW w:w="57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Кол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5885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Default="00F87626">
                                <w:pPr>
                                  <w:jc w:val="center"/>
                                </w:pPr>
                                <w: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92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F87626" w:rsidRPr="00EC34D9" w:rsidRDefault="00F87626" w:rsidP="00D47BC4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F87626" w:rsidRDefault="00F87626" w:rsidP="00D47BC4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36" o:spid="_x0000_s1076" style="position:absolute;margin-left:-14.25pt;margin-top:-21.95pt;width:515.85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" filled="f" stroked="f" strokeweight=".25pt">
              <v:textbox inset="1pt,1pt,1pt,1pt">
                <w:txbxContent>
                  <w:tbl>
                    <w:tblPr>
                      <w:tblW w:w="10382" w:type="dxa"/>
                      <w:tblInd w:w="72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73"/>
                      <w:gridCol w:w="567"/>
                      <w:gridCol w:w="567"/>
                      <w:gridCol w:w="680"/>
                      <w:gridCol w:w="851"/>
                      <w:gridCol w:w="567"/>
                      <w:gridCol w:w="5885"/>
                      <w:gridCol w:w="692"/>
                    </w:tblGrid>
                    <w:tr w:rsidR="00F87626">
                      <w:trPr>
                        <w:trHeight w:hRule="exact" w:val="284"/>
                      </w:trPr>
                      <w:tc>
                        <w:tcPr>
                          <w:tcW w:w="57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68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5885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692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r>
                            <w:t>Лист</w:t>
                          </w:r>
                        </w:p>
                      </w:tc>
                    </w:tr>
                    <w:tr w:rsidR="00F87626">
                      <w:trPr>
                        <w:trHeight w:hRule="exact" w:val="284"/>
                      </w:trPr>
                      <w:tc>
                        <w:tcPr>
                          <w:tcW w:w="57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68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/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Pr="00C1107F" w:rsidRDefault="00F87626">
                          <w:pPr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885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F87626" w:rsidRPr="008B3DD9" w:rsidRDefault="00F87626" w:rsidP="000D3892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Карта заказа РАС «Бреслер»</w:t>
                          </w:r>
                        </w:p>
                      </w:tc>
                      <w:tc>
                        <w:tcPr>
                          <w:tcW w:w="692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F87626" w:rsidRDefault="00A42965" w:rsidP="00E370C8">
                          <w:pPr>
                            <w:jc w:val="center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 w:rsidR="00F87626"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 w:rsidR="00DB4788">
                            <w:rPr>
                              <w:rStyle w:val="a8"/>
                              <w:noProof/>
                            </w:rPr>
                            <w:t>8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c>
                    </w:tr>
                    <w:tr w:rsidR="00F87626">
                      <w:trPr>
                        <w:trHeight w:hRule="exact" w:val="262"/>
                      </w:trPr>
                      <w:tc>
                        <w:tcPr>
                          <w:tcW w:w="57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Изм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Кол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>Дата</w:t>
                          </w:r>
                        </w:p>
                      </w:tc>
                      <w:tc>
                        <w:tcPr>
                          <w:tcW w:w="5885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Default="00F87626">
                          <w:pPr>
                            <w:jc w:val="center"/>
                          </w:pPr>
                          <w:r>
                            <w:t xml:space="preserve"> </w:t>
                          </w:r>
                        </w:p>
                      </w:tc>
                      <w:tc>
                        <w:tcPr>
                          <w:tcW w:w="692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F87626" w:rsidRPr="00EC34D9" w:rsidRDefault="00F87626" w:rsidP="00D47BC4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F87626" w:rsidRDefault="00F87626" w:rsidP="00D47BC4"/>
                </w:txbxContent>
              </v:textbox>
            </v:rect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-579120</wp:posOffset>
              </wp:positionH>
              <wp:positionV relativeFrom="paragraph">
                <wp:posOffset>-610870</wp:posOffset>
              </wp:positionV>
              <wp:extent cx="204470" cy="886460"/>
              <wp:effectExtent l="16510" t="15875" r="17145" b="12065"/>
              <wp:wrapNone/>
              <wp:docPr id="4" name="Rectangle 1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4470" cy="886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E07063" id="Rectangle 1530" o:spid="_x0000_s1026" style="position:absolute;margin-left:-45.6pt;margin-top:-48.1pt;width:16.1pt;height:6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-579120</wp:posOffset>
              </wp:positionH>
              <wp:positionV relativeFrom="paragraph">
                <wp:posOffset>-2598420</wp:posOffset>
              </wp:positionV>
              <wp:extent cx="203835" cy="918210"/>
              <wp:effectExtent l="16510" t="9525" r="17780" b="15240"/>
              <wp:wrapNone/>
              <wp:docPr id="3" name="Rectangle 15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3835" cy="918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DEA3F1" id="Rectangle 1531" o:spid="_x0000_s1026" style="position:absolute;margin-left:-45.6pt;margin-top:-204.6pt;width:16.05pt;height:7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-579120</wp:posOffset>
              </wp:positionH>
              <wp:positionV relativeFrom="paragraph">
                <wp:posOffset>-2595245</wp:posOffset>
              </wp:positionV>
              <wp:extent cx="434340" cy="2873375"/>
              <wp:effectExtent l="16510" t="12700" r="15875" b="9525"/>
              <wp:wrapNone/>
              <wp:docPr id="2" name="Rectangle 15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287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2BCBB2" id="Rectangle 1529" o:spid="_x0000_s1026" style="position:absolute;margin-left:-45.6pt;margin-top:-204.35pt;width:34.2pt;height:2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-375285</wp:posOffset>
              </wp:positionH>
              <wp:positionV relativeFrom="paragraph">
                <wp:posOffset>-1680210</wp:posOffset>
              </wp:positionV>
              <wp:extent cx="222250" cy="1069340"/>
              <wp:effectExtent l="10795" t="13335" r="14605" b="12700"/>
              <wp:wrapNone/>
              <wp:docPr id="1" name="Rectangle 1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2250" cy="1069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0A4CD4" id="Rectangle 1532" o:spid="_x0000_s1026" style="position:absolute;margin-left:-29.55pt;margin-top:-132.3pt;width:17.5pt;height:8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DpcIAIAAEA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" strokeweight="1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26A" w:rsidRDefault="005E126A">
      <w:r>
        <w:separator/>
      </w:r>
    </w:p>
  </w:footnote>
  <w:footnote w:type="continuationSeparator" w:id="0">
    <w:p w:rsidR="005E126A" w:rsidRDefault="005E126A">
      <w:r>
        <w:continuationSeparator/>
      </w:r>
    </w:p>
  </w:footnote>
  <w:footnote w:id="1">
    <w:p w:rsidR="00F87626" w:rsidRDefault="00F87626" w:rsidP="00AD7513">
      <w:pPr>
        <w:pStyle w:val="afa"/>
      </w:pPr>
      <w:r>
        <w:rPr>
          <w:rStyle w:val="afc"/>
        </w:rPr>
        <w:footnoteRef/>
      </w:r>
      <w:r>
        <w:t xml:space="preserve">  </w:t>
      </w:r>
      <w:r w:rsidRPr="007F148B">
        <w:rPr>
          <w:sz w:val="20"/>
        </w:rPr>
        <w:t>Каждый терминал содержит 12 встроенных дискретных входов. Дальнейшее наращивание сигналов производится отдельными платами по 32 входа.</w:t>
      </w:r>
      <w:r>
        <w:t xml:space="preserve"> </w:t>
      </w:r>
    </w:p>
  </w:footnote>
  <w:footnote w:id="2">
    <w:p w:rsidR="00F87626" w:rsidRDefault="00F87626" w:rsidP="00881925">
      <w:pPr>
        <w:pStyle w:val="afa"/>
      </w:pPr>
      <w:r>
        <w:rPr>
          <w:rStyle w:val="afc"/>
        </w:rPr>
        <w:footnoteRef/>
      </w:r>
      <w:r>
        <w:t xml:space="preserve">  </w:t>
      </w:r>
      <w:r w:rsidRPr="007F148B">
        <w:rPr>
          <w:sz w:val="20"/>
        </w:rPr>
        <w:t>Каждый терминал содержит 12 встроенных дискретных входов. Дальнейшее наращивание сигналов производится отдельными платами по 32 входа.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E76" w:rsidRDefault="00715E7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626" w:rsidRDefault="00F002C1">
    <w:pPr>
      <w:pStyle w:val="a7"/>
      <w:rPr>
        <w:noProof/>
        <w:sz w:val="8"/>
        <w:szCs w:val="8"/>
      </w:rPr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6976" behindDoc="0" locked="0" layoutInCell="1" allowOverlap="1">
              <wp:simplePos x="0" y="0"/>
              <wp:positionH relativeFrom="column">
                <wp:posOffset>-149860</wp:posOffset>
              </wp:positionH>
              <wp:positionV relativeFrom="paragraph">
                <wp:posOffset>-69850</wp:posOffset>
              </wp:positionV>
              <wp:extent cx="6525260" cy="9711055"/>
              <wp:effectExtent l="17145" t="10795" r="10795" b="12700"/>
              <wp:wrapNone/>
              <wp:docPr id="70" name="Rectangle 1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5260" cy="971105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612178" id="Rectangle 1211" o:spid="_x0000_s1026" style="position:absolute;margin-left:-11.8pt;margin-top:-5.5pt;width:513.8pt;height:764.6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" filled="f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6080760</wp:posOffset>
              </wp:positionH>
              <wp:positionV relativeFrom="paragraph">
                <wp:posOffset>-69850</wp:posOffset>
              </wp:positionV>
              <wp:extent cx="288290" cy="289560"/>
              <wp:effectExtent l="18415" t="10795" r="17145" b="13970"/>
              <wp:wrapNone/>
              <wp:docPr id="69" name="Rectangle 14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7626" w:rsidRDefault="00F8762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53" o:spid="_x0000_s1030" style="position:absolute;margin-left:478.8pt;margin-top:-5.5pt;width:22.7pt;height:2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" strokeweight="1.5pt">
              <v:textbox>
                <w:txbxContent>
                  <w:p w:rsidR="00F87626" w:rsidRDefault="00F87626"/>
                </w:txbxContent>
              </v:textbox>
            </v:rect>
          </w:pict>
        </mc:Fallback>
      </mc:AlternateContent>
    </w:r>
    <w:r>
      <w:rPr>
        <w:noProof/>
        <w:sz w:val="8"/>
        <w:szCs w:val="8"/>
      </w:rPr>
      <mc:AlternateContent>
        <mc:Choice Requires="wpg">
          <w:drawing>
            <wp:anchor distT="0" distB="0" distL="114300" distR="114300" simplePos="0" relativeHeight="251648000" behindDoc="0" locked="0" layoutInCell="1" allowOverlap="1">
              <wp:simplePos x="0" y="0"/>
              <wp:positionH relativeFrom="column">
                <wp:posOffset>-741045</wp:posOffset>
              </wp:positionH>
              <wp:positionV relativeFrom="paragraph">
                <wp:posOffset>4413885</wp:posOffset>
              </wp:positionV>
              <wp:extent cx="584200" cy="2348865"/>
              <wp:effectExtent l="16510" t="17780" r="18415" b="14605"/>
              <wp:wrapNone/>
              <wp:docPr id="56" name="Group 1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200" cy="2348865"/>
                        <a:chOff x="1730" y="14722"/>
                        <a:chExt cx="920" cy="3710"/>
                      </a:xfrm>
                    </wpg:grpSpPr>
                    <wps:wsp>
                      <wps:cNvPr id="57" name="Rectangle 1213"/>
                      <wps:cNvSpPr>
                        <a:spLocks noChangeArrowheads="1"/>
                      </wps:cNvSpPr>
                      <wps:spPr bwMode="auto">
                        <a:xfrm>
                          <a:off x="1730" y="14722"/>
                          <a:ext cx="920" cy="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Rectangle 1214"/>
                      <wps:cNvSpPr>
                        <a:spLocks noChangeArrowheads="1"/>
                      </wps:cNvSpPr>
                      <wps:spPr bwMode="auto">
                        <a:xfrm>
                          <a:off x="1960" y="17332"/>
                          <a:ext cx="250" cy="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Rectangle 1215"/>
                      <wps:cNvSpPr>
                        <a:spLocks noChangeArrowheads="1"/>
                      </wps:cNvSpPr>
                      <wps:spPr bwMode="auto">
                        <a:xfrm>
                          <a:off x="1960" y="16162"/>
                          <a:ext cx="250" cy="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Rectangle 1216"/>
                      <wps:cNvSpPr>
                        <a:spLocks noChangeArrowheads="1"/>
                      </wps:cNvSpPr>
                      <wps:spPr bwMode="auto">
                        <a:xfrm>
                          <a:off x="1960" y="15312"/>
                          <a:ext cx="250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Rectangle 1217"/>
                      <wps:cNvSpPr>
                        <a:spLocks noChangeArrowheads="1"/>
                      </wps:cNvSpPr>
                      <wps:spPr bwMode="auto">
                        <a:xfrm>
                          <a:off x="1960" y="14722"/>
                          <a:ext cx="250" cy="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Rectangle 1218"/>
                      <wps:cNvSpPr>
                        <a:spLocks noChangeArrowheads="1"/>
                      </wps:cNvSpPr>
                      <wps:spPr bwMode="auto">
                        <a:xfrm>
                          <a:off x="2210" y="17332"/>
                          <a:ext cx="230" cy="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Rectangle 1219"/>
                      <wps:cNvSpPr>
                        <a:spLocks noChangeArrowheads="1"/>
                      </wps:cNvSpPr>
                      <wps:spPr bwMode="auto">
                        <a:xfrm>
                          <a:off x="2440" y="17332"/>
                          <a:ext cx="210" cy="1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Rectangle 1220"/>
                      <wps:cNvSpPr>
                        <a:spLocks noChangeArrowheads="1"/>
                      </wps:cNvSpPr>
                      <wps:spPr bwMode="auto">
                        <a:xfrm>
                          <a:off x="2210" y="16162"/>
                          <a:ext cx="230" cy="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Rectangle 1221"/>
                      <wps:cNvSpPr>
                        <a:spLocks noChangeArrowheads="1"/>
                      </wps:cNvSpPr>
                      <wps:spPr bwMode="auto">
                        <a:xfrm>
                          <a:off x="2440" y="16162"/>
                          <a:ext cx="210" cy="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Rectangle 1222"/>
                      <wps:cNvSpPr>
                        <a:spLocks noChangeArrowheads="1"/>
                      </wps:cNvSpPr>
                      <wps:spPr bwMode="auto">
                        <a:xfrm>
                          <a:off x="2210" y="15312"/>
                          <a:ext cx="230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Rectangle 1223"/>
                      <wps:cNvSpPr>
                        <a:spLocks noChangeArrowheads="1"/>
                      </wps:cNvSpPr>
                      <wps:spPr bwMode="auto">
                        <a:xfrm>
                          <a:off x="2440" y="15312"/>
                          <a:ext cx="210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Rectangle 1224"/>
                      <wps:cNvSpPr>
                        <a:spLocks noChangeArrowheads="1"/>
                      </wps:cNvSpPr>
                      <wps:spPr bwMode="auto">
                        <a:xfrm>
                          <a:off x="2210" y="14722"/>
                          <a:ext cx="230" cy="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F3C047" id="Group 1212" o:spid="_x0000_s1026" style="position:absolute;margin-left:-58.35pt;margin-top:347.55pt;width:46pt;height:184.95pt;z-index:251648000" coordorigin="1730,14722" coordsize="920,3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">
              <v:rect id="Rectangle 1213" o:spid="_x0000_s1027" style="position:absolute;left:1730;top:14722;width:920;height:3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" strokeweight="1.5pt"/>
              <v:rect id="Rectangle 1214" o:spid="_x0000_s1028" style="position:absolute;left:1960;top:17332;width:250;height:1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" strokeweight="1.5pt"/>
              <v:rect id="Rectangle 1215" o:spid="_x0000_s1029" style="position:absolute;left:1960;top:16162;width:250;height:1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" strokeweight="1.5pt"/>
              <v:rect id="Rectangle 1216" o:spid="_x0000_s1030" style="position:absolute;left:1960;top:15312;width:2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" strokeweight="1.5pt"/>
              <v:rect id="Rectangle 1217" o:spid="_x0000_s1031" style="position:absolute;left:1960;top:14722;width:25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" strokeweight="1.5pt"/>
              <v:rect id="Rectangle 1218" o:spid="_x0000_s1032" style="position:absolute;left:2210;top:17332;width:230;height:1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" strokeweight="1.5pt"/>
              <v:rect id="Rectangle 1219" o:spid="_x0000_s1033" style="position:absolute;left:2440;top:17332;width:210;height:1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" filled="f" strokeweight="1.5pt"/>
              <v:rect id="Rectangle 1220" o:spid="_x0000_s1034" style="position:absolute;left:2210;top:16162;width:230;height:1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" strokeweight="1.5pt"/>
              <v:rect id="Rectangle 1221" o:spid="_x0000_s1035" style="position:absolute;left:2440;top:16162;width:210;height:1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" strokeweight="1.5pt"/>
              <v:rect id="Rectangle 1222" o:spid="_x0000_s1036" style="position:absolute;left:2210;top:15312;width:23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" strokeweight="1.5pt"/>
              <v:rect id="Rectangle 1223" o:spid="_x0000_s1037" style="position:absolute;left:2440;top:15312;width:21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" strokeweight="1.5pt"/>
              <v:rect id="Rectangle 1224" o:spid="_x0000_s1038" style="position:absolute;left:2210;top:14722;width:23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" strokeweight="1.5pt"/>
            </v:group>
          </w:pict>
        </mc:Fallback>
      </mc:AlternateContent>
    </w:r>
    <w:r>
      <w:rPr>
        <w:noProof/>
        <w:sz w:val="8"/>
        <w:szCs w:val="8"/>
      </w:rPr>
      <mc:AlternateContent>
        <mc:Choice Requires="wpg">
          <w:drawing>
            <wp:anchor distT="0" distB="0" distL="114300" distR="114300" simplePos="0" relativeHeight="251645952" behindDoc="0" locked="0" layoutInCell="1" allowOverlap="1">
              <wp:simplePos x="0" y="0"/>
              <wp:positionH relativeFrom="column">
                <wp:posOffset>-7962900</wp:posOffset>
              </wp:positionH>
              <wp:positionV relativeFrom="paragraph">
                <wp:posOffset>-651510</wp:posOffset>
              </wp:positionV>
              <wp:extent cx="6949440" cy="9735820"/>
              <wp:effectExtent l="14605" t="19685" r="17780" b="17145"/>
              <wp:wrapNone/>
              <wp:docPr id="38" name="Group 1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49440" cy="9735820"/>
                        <a:chOff x="508" y="376"/>
                        <a:chExt cx="10789" cy="16027"/>
                      </a:xfrm>
                    </wpg:grpSpPr>
                    <wps:wsp>
                      <wps:cNvPr id="39" name="Line 1194"/>
                      <wps:cNvCnPr>
                        <a:cxnSpLocks noChangeShapeType="1"/>
                      </wps:cNvCnPr>
                      <wps:spPr bwMode="auto">
                        <a:xfrm flipV="1">
                          <a:off x="11295" y="393"/>
                          <a:ext cx="1" cy="159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0" name="Line 1195"/>
                      <wps:cNvCnPr>
                        <a:cxnSpLocks noChangeShapeType="1"/>
                      </wps:cNvCnPr>
                      <wps:spPr bwMode="auto">
                        <a:xfrm flipV="1">
                          <a:off x="1135" y="377"/>
                          <a:ext cx="1" cy="159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Line 1196"/>
                      <wps:cNvCnPr>
                        <a:cxnSpLocks noChangeShapeType="1"/>
                      </wps:cNvCnPr>
                      <wps:spPr bwMode="auto">
                        <a:xfrm>
                          <a:off x="508" y="10175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Line 1197"/>
                      <wps:cNvCnPr>
                        <a:cxnSpLocks noChangeShapeType="1"/>
                      </wps:cNvCnPr>
                      <wps:spPr bwMode="auto">
                        <a:xfrm>
                          <a:off x="508" y="11597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1198"/>
                      <wps:cNvCnPr>
                        <a:cxnSpLocks noChangeShapeType="1"/>
                      </wps:cNvCnPr>
                      <wps:spPr bwMode="auto">
                        <a:xfrm>
                          <a:off x="508" y="13019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199"/>
                      <wps:cNvCnPr>
                        <a:cxnSpLocks noChangeShapeType="1"/>
                      </wps:cNvCnPr>
                      <wps:spPr bwMode="auto">
                        <a:xfrm>
                          <a:off x="508" y="15009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1200"/>
                      <wps:cNvCnPr>
                        <a:cxnSpLocks noChangeShapeType="1"/>
                      </wps:cNvCnPr>
                      <wps:spPr bwMode="auto">
                        <a:xfrm flipV="1">
                          <a:off x="508" y="8128"/>
                          <a:ext cx="1" cy="824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1201"/>
                      <wps:cNvCnPr>
                        <a:cxnSpLocks noChangeShapeType="1"/>
                      </wps:cNvCnPr>
                      <wps:spPr bwMode="auto">
                        <a:xfrm>
                          <a:off x="512" y="16399"/>
                          <a:ext cx="10785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Line 1202"/>
                      <wps:cNvCnPr>
                        <a:cxnSpLocks noChangeShapeType="1"/>
                      </wps:cNvCnPr>
                      <wps:spPr bwMode="auto">
                        <a:xfrm flipV="1">
                          <a:off x="784" y="8159"/>
                          <a:ext cx="1" cy="824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Rectangle 1203"/>
                      <wps:cNvSpPr>
                        <a:spLocks noChangeArrowheads="1"/>
                      </wps:cNvSpPr>
                      <wps:spPr bwMode="auto">
                        <a:xfrm>
                          <a:off x="1083" y="15552"/>
                          <a:ext cx="10150" cy="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8" w:type="dxa"/>
                              <w:tbl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blBorders>
                              <w:tblLayout w:type="fixed"/>
                              <w:tblCellMar>
                                <w:left w:w="71" w:type="dxa"/>
                                <w:right w:w="7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4"/>
                              <w:gridCol w:w="567"/>
                              <w:gridCol w:w="1304"/>
                              <w:gridCol w:w="851"/>
                              <w:gridCol w:w="567"/>
                              <w:gridCol w:w="5890"/>
                              <w:gridCol w:w="687"/>
                            </w:tblGrid>
                            <w:tr w:rsidR="00F87626">
                              <w:trPr>
                                <w:cantSplit/>
                                <w:trHeight w:hRule="exact" w:val="260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ind w:left="170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ind w:left="170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9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pStyle w:val="1"/>
                                    <w:rPr>
                                      <w:b w:val="0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07201.ТЛМ-00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Лист</w:t>
                                  </w:r>
                                </w:p>
                              </w:tc>
                            </w:tr>
                            <w:tr w:rsidR="00F87626">
                              <w:trPr>
                                <w:cantSplit/>
                                <w:trHeight w:hRule="exact" w:val="219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ind w:left="170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single" w:sz="12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9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pStyle w:val="1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F87626" w:rsidRDefault="00A42965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fldChar w:fldCharType="begin"/>
                                  </w:r>
                                  <w:r w:rsidR="00F87626"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instrText xml:space="preserve"> PAGE </w:instrText>
                                  </w:r>
                                  <w:r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fldChar w:fldCharType="separate"/>
                                  </w:r>
                                  <w:r w:rsidR="00DB4788">
                                    <w:rPr>
                                      <w:rStyle w:val="a8"/>
                                      <w:noProof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  <w:r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F87626">
                              <w:trPr>
                                <w:cantSplit/>
                                <w:trHeight w:hRule="exact" w:val="260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Изм.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Лист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№ докум.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Подп.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589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" w:type="dxa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F87626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90" w:type="dxa"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9" name="Rectangle 1204"/>
                      <wps:cNvSpPr>
                        <a:spLocks noChangeArrowheads="1"/>
                      </wps:cNvSpPr>
                      <wps:spPr bwMode="auto">
                        <a:xfrm>
                          <a:off x="565" y="8209"/>
                          <a:ext cx="147" cy="19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89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8.05pt;height:94.55pt">
                                  <v:imagedata r:id="rId1" o:title=""/>
                                </v:shape>
                                <o:OLEObject Type="Embed" ProgID="MSWordArt.2" ShapeID="_x0000_i1026" DrawAspect="Content" ObjectID="_1632635966" r:id="rId2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Rectangle 1205"/>
                      <wps:cNvSpPr>
                        <a:spLocks noChangeArrowheads="1"/>
                      </wps:cNvSpPr>
                      <wps:spPr bwMode="auto">
                        <a:xfrm>
                          <a:off x="565" y="10303"/>
                          <a:ext cx="147" cy="1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257">
                                <v:shape id="_x0000_i1028" type="#_x0000_t75" style="width:8.05pt;height:62.85pt">
                                  <v:imagedata r:id="rId3" o:title=""/>
                                </v:shape>
                                <o:OLEObject Type="Embed" ProgID="MSWordArt.2" ShapeID="_x0000_i1028" DrawAspect="Content" ObjectID="_1632635967" r:id="rId4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Rectangle 1206"/>
                      <wps:cNvSpPr>
                        <a:spLocks noChangeArrowheads="1"/>
                      </wps:cNvSpPr>
                      <wps:spPr bwMode="auto">
                        <a:xfrm>
                          <a:off x="565" y="11628"/>
                          <a:ext cx="177" cy="1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279">
                                <v:shape id="_x0000_i1030" type="#_x0000_t75" style="width:8.05pt;height:63.95pt">
                                  <v:imagedata r:id="rId5" o:title=""/>
                                </v:shape>
                                <o:OLEObject Type="Embed" ProgID="MSWordArt.2" ShapeID="_x0000_i1030" DrawAspect="Content" ObjectID="_1632635968" r:id="rId6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Rectangle 1207"/>
                      <wps:cNvSpPr>
                        <a:spLocks noChangeArrowheads="1"/>
                      </wps:cNvSpPr>
                      <wps:spPr bwMode="auto">
                        <a:xfrm>
                          <a:off x="565" y="13053"/>
                          <a:ext cx="147" cy="19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891">
                                <v:shape id="_x0000_i1032" type="#_x0000_t75" style="width:8.05pt;height:94.55pt">
                                  <v:imagedata r:id="rId1" o:title=""/>
                                </v:shape>
                                <o:OLEObject Type="Embed" ProgID="MSWordArt.2" ShapeID="_x0000_i1032" DrawAspect="Content" ObjectID="_1632635969" r:id="rId7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Rectangle 1208"/>
                      <wps:cNvSpPr>
                        <a:spLocks noChangeArrowheads="1"/>
                      </wps:cNvSpPr>
                      <wps:spPr bwMode="auto">
                        <a:xfrm>
                          <a:off x="565" y="15071"/>
                          <a:ext cx="147" cy="13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290">
                                <v:shape id="_x0000_i1034" type="#_x0000_t75" style="width:8.05pt;height:64.5pt">
                                  <v:imagedata r:id="rId8" o:title=""/>
                                </v:shape>
                                <o:OLEObject Type="Embed" ProgID="MSWordArt.2" ShapeID="_x0000_i1034" DrawAspect="Content" ObjectID="_1632635970" r:id="rId9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Line 1209"/>
                      <wps:cNvCnPr>
                        <a:cxnSpLocks noChangeShapeType="1"/>
                      </wps:cNvCnPr>
                      <wps:spPr bwMode="auto">
                        <a:xfrm>
                          <a:off x="1136" y="376"/>
                          <a:ext cx="1016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1210"/>
                      <wps:cNvCnPr>
                        <a:cxnSpLocks noChangeShapeType="1"/>
                      </wps:cNvCnPr>
                      <wps:spPr bwMode="auto">
                        <a:xfrm>
                          <a:off x="528" y="8102"/>
                          <a:ext cx="60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93" o:spid="_x0000_s1031" style="position:absolute;margin-left:-627pt;margin-top:-51.3pt;width:547.2pt;height:766.6pt;z-index:251645952" coordorigin="508,376" coordsize="10789,16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">
              <v:line id="Line 1194" o:spid="_x0000_s1032" style="position:absolute;flip:y;visibility:visible;mso-wrap-style:square" from="11295,393" to="11296,16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" strokeweight="2pt">
                <v:stroke startarrowwidth="narrow" startarrowlength="short" endarrowwidth="narrow" endarrowlength="short"/>
              </v:line>
              <v:line id="Line 1195" o:spid="_x0000_s1033" style="position:absolute;flip:y;visibility:visible;mso-wrap-style:square" from="1135,377" to="1136,16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" strokeweight="2pt">
                <v:stroke startarrowwidth="narrow" startarrowlength="short" endarrowwidth="narrow" endarrowlength="short"/>
              </v:line>
              <v:line id="Line 1196" o:spid="_x0000_s1034" style="position:absolute;visibility:visible;mso-wrap-style:square" from="508,10175" to="1136,10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" strokeweight="2pt">
                <v:stroke startarrowwidth="narrow" startarrowlength="short" endarrowwidth="narrow" endarrowlength="short"/>
              </v:line>
              <v:line id="Line 1197" o:spid="_x0000_s1035" style="position:absolute;visibility:visible;mso-wrap-style:square" from="508,11597" to="1136,11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" strokeweight="2pt">
                <v:stroke startarrowwidth="narrow" startarrowlength="short" endarrowwidth="narrow" endarrowlength="short"/>
              </v:line>
              <v:line id="Line 1198" o:spid="_x0000_s1036" style="position:absolute;visibility:visible;mso-wrap-style:square" from="508,13019" to="1136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" strokeweight="2pt">
                <v:stroke startarrowwidth="narrow" startarrowlength="short" endarrowwidth="narrow" endarrowlength="short"/>
              </v:line>
              <v:line id="Line 1199" o:spid="_x0000_s1037" style="position:absolute;visibility:visible;mso-wrap-style:square" from="508,15009" to="1136,15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" strokeweight="2pt">
                <v:stroke startarrowwidth="narrow" startarrowlength="short" endarrowwidth="narrow" endarrowlength="short"/>
              </v:line>
              <v:line id="Line 1200" o:spid="_x0000_s1038" style="position:absolute;flip:y;visibility:visible;mso-wrap-style:square" from="508,8128" to="509,1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" strokeweight="2pt">
                <v:stroke startarrowwidth="narrow" startarrowlength="short" endarrowwidth="narrow" endarrowlength="short"/>
              </v:line>
              <v:line id="Line 1201" o:spid="_x0000_s1039" style="position:absolute;visibility:visible;mso-wrap-style:square" from="512,16399" to="112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" strokecolor="#191919" strokeweight="2pt">
                <v:stroke startarrowwidth="narrow" startarrowlength="short" endarrowwidth="narrow" endarrowlength="short"/>
              </v:line>
              <v:line id="Line 1202" o:spid="_x0000_s1040" style="position:absolute;flip:y;visibility:visible;mso-wrap-style:square" from="784,8159" to="785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" strokecolor="#191919" strokeweight="2pt">
                <v:stroke startarrowwidth="narrow" startarrowlength="short" endarrowwidth="narrow" endarrowlength="short"/>
              </v:line>
              <v:rect id="Rectangle 1203" o:spid="_x0000_s1041" style="position:absolute;left:1083;top:15552;width:10150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" filled="f" stroked="f" strokecolor="red" strokeweight=".25pt">
                <v:textbox inset="1pt,1pt,1pt,1pt">
                  <w:txbxContent>
                    <w:tbl>
                      <w:tblPr>
                        <w:tblW w:w="0" w:type="auto"/>
                        <w:tblInd w:w="68" w:type="dxa"/>
                        <w:tbl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blBorders>
                        <w:tblLayout w:type="fixed"/>
                        <w:tblCellMar>
                          <w:left w:w="71" w:type="dxa"/>
                          <w:right w:w="7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4"/>
                        <w:gridCol w:w="567"/>
                        <w:gridCol w:w="1304"/>
                        <w:gridCol w:w="851"/>
                        <w:gridCol w:w="567"/>
                        <w:gridCol w:w="5890"/>
                        <w:gridCol w:w="687"/>
                      </w:tblGrid>
                      <w:tr w:rsidR="00F87626">
                        <w:trPr>
                          <w:cantSplit/>
                          <w:trHeight w:hRule="exact" w:val="260"/>
                        </w:trPr>
                        <w:tc>
                          <w:tcPr>
                            <w:tcW w:w="454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ind w:left="170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ind w:left="170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89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pStyle w:val="1"/>
                              <w:rPr>
                                <w:b w:val="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07201.ТЛМ-00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Лист</w:t>
                            </w:r>
                          </w:p>
                        </w:tc>
                      </w:tr>
                      <w:tr w:rsidR="00F87626">
                        <w:trPr>
                          <w:cantSplit/>
                          <w:trHeight w:hRule="exact" w:val="219"/>
                        </w:trPr>
                        <w:tc>
                          <w:tcPr>
                            <w:tcW w:w="454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ind w:left="170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89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pStyle w:val="1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  <w:tc>
                          <w:tcPr>
                            <w:tcW w:w="687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F87626" w:rsidRDefault="00A4296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Style w:val="a8"/>
                                <w:sz w:val="23"/>
                                <w:szCs w:val="23"/>
                              </w:rPr>
                              <w:fldChar w:fldCharType="begin"/>
                            </w:r>
                            <w:r w:rsidR="00F87626">
                              <w:rPr>
                                <w:rStyle w:val="a8"/>
                                <w:sz w:val="23"/>
                                <w:szCs w:val="23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a8"/>
                                <w:sz w:val="23"/>
                                <w:szCs w:val="23"/>
                              </w:rPr>
                              <w:fldChar w:fldCharType="separate"/>
                            </w:r>
                            <w:r w:rsidR="00DB4788">
                              <w:rPr>
                                <w:rStyle w:val="a8"/>
                                <w:noProof/>
                                <w:sz w:val="23"/>
                                <w:szCs w:val="23"/>
                              </w:rPr>
                              <w:t>1</w:t>
                            </w:r>
                            <w:r>
                              <w:rPr>
                                <w:rStyle w:val="a8"/>
                                <w:sz w:val="23"/>
                                <w:szCs w:val="23"/>
                              </w:rPr>
                              <w:fldChar w:fldCharType="end"/>
                            </w:r>
                          </w:p>
                        </w:tc>
                      </w:tr>
                      <w:tr w:rsidR="00F87626">
                        <w:trPr>
                          <w:cantSplit/>
                          <w:trHeight w:hRule="exact" w:val="260"/>
                        </w:trPr>
                        <w:tc>
                          <w:tcPr>
                            <w:tcW w:w="45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Изм.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№ докум.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Подп.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589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b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687" w:type="dxa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F87626">
                        <w:trPr>
                          <w:trHeight w:hRule="exact" w:val="260"/>
                        </w:trPr>
                        <w:tc>
                          <w:tcPr>
                            <w:tcW w:w="45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890" w:type="dxa"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</v:rect>
              <v:rect id="Rectangle 1204" o:spid="_x0000_s1042" style="position:absolute;left:565;top:8209;width:147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891">
                          <v:shape id="_x0000_i1026" type="#_x0000_t75" style="width:8.05pt;height:94.55pt">
                            <v:imagedata r:id="rId1" o:title=""/>
                          </v:shape>
                          <o:OLEObject Type="Embed" ProgID="MSWordArt.2" ShapeID="_x0000_i1026" DrawAspect="Content" ObjectID="_1632635966" r:id="rId10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205" o:spid="_x0000_s1043" style="position:absolute;left:565;top:10303;width:147;height:1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257">
                          <v:shape id="_x0000_i1028" type="#_x0000_t75" style="width:8.05pt;height:62.85pt">
                            <v:imagedata r:id="rId3" o:title=""/>
                          </v:shape>
                          <o:OLEObject Type="Embed" ProgID="MSWordArt.2" ShapeID="_x0000_i1028" DrawAspect="Content" ObjectID="_1632635967" r:id="rId11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206" o:spid="_x0000_s1044" style="position:absolute;left:565;top:11628;width:177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279">
                          <v:shape id="_x0000_i1030" type="#_x0000_t75" style="width:8.05pt;height:63.95pt">
                            <v:imagedata r:id="rId5" o:title=""/>
                          </v:shape>
                          <o:OLEObject Type="Embed" ProgID="MSWordArt.2" ShapeID="_x0000_i1030" DrawAspect="Content" ObjectID="_1632635968" r:id="rId12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207" o:spid="_x0000_s1045" style="position:absolute;left:565;top:13053;width:147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891">
                          <v:shape id="_x0000_i1032" type="#_x0000_t75" style="width:8.05pt;height:94.55pt">
                            <v:imagedata r:id="rId1" o:title=""/>
                          </v:shape>
                          <o:OLEObject Type="Embed" ProgID="MSWordArt.2" ShapeID="_x0000_i1032" DrawAspect="Content" ObjectID="_1632635969" r:id="rId13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208" o:spid="_x0000_s1046" style="position:absolute;left:565;top:15071;width:147;height: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290">
                          <v:shape id="_x0000_i1034" type="#_x0000_t75" style="width:8.05pt;height:64.5pt">
                            <v:imagedata r:id="rId8" o:title=""/>
                          </v:shape>
                          <o:OLEObject Type="Embed" ProgID="MSWordArt.2" ShapeID="_x0000_i1034" DrawAspect="Content" ObjectID="_1632635970" r:id="rId14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line id="Line 1209" o:spid="_x0000_s1047" style="position:absolute;visibility:visible;mso-wrap-style:square" from="1136,376" to="11297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" strokecolor="#191919" strokeweight="2pt">
                <v:stroke startarrowwidth="narrow" startarrowlength="short" endarrowwidth="narrow" endarrowlength="short"/>
              </v:line>
              <v:line id="Line 1210" o:spid="_x0000_s1048" style="position:absolute;visibility:visible;mso-wrap-style:square" from="528,8102" to="1137,8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" strokecolor="#191919" strokeweight="2pt">
                <v:stroke startarrowwidth="narrow" startarrowlength="short" endarrowwidth="narrow" endarrowlength="short"/>
              </v:lin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E76" w:rsidRDefault="00715E76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626" w:rsidRDefault="00F002C1">
    <w:pPr>
      <w:pStyle w:val="a7"/>
      <w:rPr>
        <w:noProof/>
        <w:sz w:val="8"/>
        <w:szCs w:val="8"/>
      </w:rPr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-522605</wp:posOffset>
              </wp:positionH>
              <wp:positionV relativeFrom="paragraph">
                <wp:posOffset>6870700</wp:posOffset>
              </wp:positionV>
              <wp:extent cx="116840" cy="732790"/>
              <wp:effectExtent l="0" t="0" r="635" b="2540"/>
              <wp:wrapNone/>
              <wp:docPr id="28" name="Text Box 15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840" cy="732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C305C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35" o:spid="_x0000_s1054" type="#_x0000_t202" style="position:absolute;margin-left:-41.15pt;margin-top:541pt;width:9.2pt;height:5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" filled="f" stroked="f">
              <v:textbox style="layout-flow:vertical;mso-layout-flow-alt:bottom-to-top;mso-fit-shape-to-text:t" inset="0,0,0,0">
                <w:txbxContent>
                  <w:p w:rsidR="00F87626" w:rsidRDefault="00F87626" w:rsidP="00C305CE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Взамен инв. №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-522605</wp:posOffset>
              </wp:positionH>
              <wp:positionV relativeFrom="paragraph">
                <wp:posOffset>7820660</wp:posOffset>
              </wp:positionV>
              <wp:extent cx="124460" cy="832485"/>
              <wp:effectExtent l="0" t="0" r="2540" b="635"/>
              <wp:wrapNone/>
              <wp:docPr id="27" name="Text Box 15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626" w:rsidRDefault="00F87626" w:rsidP="00C305C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34" o:spid="_x0000_s1055" type="#_x0000_t202" style="position:absolute;margin-left:-41.15pt;margin-top:615.8pt;width:9.8pt;height:6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" filled="f" stroked="f">
              <v:textbox style="layout-flow:vertical;mso-layout-flow-alt:bottom-to-top" inset="0,0,0,0">
                <w:txbxContent>
                  <w:p w:rsidR="00F87626" w:rsidRDefault="00F87626" w:rsidP="00C305CE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Подпись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6116955</wp:posOffset>
              </wp:positionH>
              <wp:positionV relativeFrom="paragraph">
                <wp:posOffset>-69850</wp:posOffset>
              </wp:positionV>
              <wp:extent cx="288290" cy="289560"/>
              <wp:effectExtent l="16510" t="10795" r="9525" b="13970"/>
              <wp:wrapNone/>
              <wp:docPr id="26" name="Rectangle 15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7626" w:rsidRPr="008D5087" w:rsidRDefault="00F87626" w:rsidP="008D508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37" o:spid="_x0000_s1056" style="position:absolute;margin-left:481.65pt;margin-top:-5.5pt;width:22.7pt;height:22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d+LwIAAFM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" strokeweight="1.5pt">
              <v:textbox>
                <w:txbxContent>
                  <w:p w:rsidR="00F87626" w:rsidRPr="008D5087" w:rsidRDefault="00F87626" w:rsidP="008D5087"/>
                </w:txbxContent>
              </v:textbox>
            </v:rect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-144780</wp:posOffset>
              </wp:positionH>
              <wp:positionV relativeFrom="paragraph">
                <wp:posOffset>-69850</wp:posOffset>
              </wp:positionV>
              <wp:extent cx="6551295" cy="9708515"/>
              <wp:effectExtent l="12700" t="10795" r="17780" b="15240"/>
              <wp:wrapNone/>
              <wp:docPr id="25" name="Rectangle 1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295" cy="970851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EF3080" id="Rectangle 1528" o:spid="_x0000_s1026" style="position:absolute;margin-left:-11.4pt;margin-top:-5.5pt;width:515.85pt;height:76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" filled="f" strokeweight="1.5pt"/>
          </w:pict>
        </mc:Fallback>
      </mc:AlternateContent>
    </w:r>
    <w:r>
      <w:rPr>
        <w:noProof/>
        <w:sz w:val="8"/>
        <w:szCs w:val="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-7962900</wp:posOffset>
              </wp:positionH>
              <wp:positionV relativeFrom="paragraph">
                <wp:posOffset>-651510</wp:posOffset>
              </wp:positionV>
              <wp:extent cx="6949440" cy="9735820"/>
              <wp:effectExtent l="14605" t="19685" r="17780" b="17145"/>
              <wp:wrapNone/>
              <wp:docPr id="7" name="Group 15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49440" cy="9735820"/>
                        <a:chOff x="508" y="376"/>
                        <a:chExt cx="10789" cy="16027"/>
                      </a:xfrm>
                    </wpg:grpSpPr>
                    <wps:wsp>
                      <wps:cNvPr id="8" name="Line 1511"/>
                      <wps:cNvCnPr>
                        <a:cxnSpLocks noChangeShapeType="1"/>
                      </wps:cNvCnPr>
                      <wps:spPr bwMode="auto">
                        <a:xfrm flipV="1">
                          <a:off x="11295" y="393"/>
                          <a:ext cx="1" cy="159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512"/>
                      <wps:cNvCnPr>
                        <a:cxnSpLocks noChangeShapeType="1"/>
                      </wps:cNvCnPr>
                      <wps:spPr bwMode="auto">
                        <a:xfrm flipV="1">
                          <a:off x="1135" y="377"/>
                          <a:ext cx="1" cy="159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513"/>
                      <wps:cNvCnPr>
                        <a:cxnSpLocks noChangeShapeType="1"/>
                      </wps:cNvCnPr>
                      <wps:spPr bwMode="auto">
                        <a:xfrm>
                          <a:off x="508" y="10175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514"/>
                      <wps:cNvCnPr>
                        <a:cxnSpLocks noChangeShapeType="1"/>
                      </wps:cNvCnPr>
                      <wps:spPr bwMode="auto">
                        <a:xfrm>
                          <a:off x="508" y="11597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15"/>
                      <wps:cNvCnPr>
                        <a:cxnSpLocks noChangeShapeType="1"/>
                      </wps:cNvCnPr>
                      <wps:spPr bwMode="auto">
                        <a:xfrm>
                          <a:off x="508" y="13019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516"/>
                      <wps:cNvCnPr>
                        <a:cxnSpLocks noChangeShapeType="1"/>
                      </wps:cNvCnPr>
                      <wps:spPr bwMode="auto">
                        <a:xfrm>
                          <a:off x="508" y="15009"/>
                          <a:ext cx="628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517"/>
                      <wps:cNvCnPr>
                        <a:cxnSpLocks noChangeShapeType="1"/>
                      </wps:cNvCnPr>
                      <wps:spPr bwMode="auto">
                        <a:xfrm flipV="1">
                          <a:off x="508" y="8128"/>
                          <a:ext cx="1" cy="824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518"/>
                      <wps:cNvCnPr>
                        <a:cxnSpLocks noChangeShapeType="1"/>
                      </wps:cNvCnPr>
                      <wps:spPr bwMode="auto">
                        <a:xfrm>
                          <a:off x="512" y="16399"/>
                          <a:ext cx="10785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519"/>
                      <wps:cNvCnPr>
                        <a:cxnSpLocks noChangeShapeType="1"/>
                      </wps:cNvCnPr>
                      <wps:spPr bwMode="auto">
                        <a:xfrm flipV="1">
                          <a:off x="784" y="8159"/>
                          <a:ext cx="1" cy="824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520"/>
                      <wps:cNvSpPr>
                        <a:spLocks noChangeArrowheads="1"/>
                      </wps:cNvSpPr>
                      <wps:spPr bwMode="auto">
                        <a:xfrm>
                          <a:off x="1083" y="15552"/>
                          <a:ext cx="10150" cy="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8" w:type="dxa"/>
                              <w:tbl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blBorders>
                              <w:tblLayout w:type="fixed"/>
                              <w:tblCellMar>
                                <w:left w:w="71" w:type="dxa"/>
                                <w:right w:w="7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4"/>
                              <w:gridCol w:w="567"/>
                              <w:gridCol w:w="1304"/>
                              <w:gridCol w:w="851"/>
                              <w:gridCol w:w="567"/>
                              <w:gridCol w:w="5890"/>
                              <w:gridCol w:w="687"/>
                            </w:tblGrid>
                            <w:tr w:rsidR="00F87626">
                              <w:trPr>
                                <w:cantSplit/>
                                <w:trHeight w:hRule="exact" w:val="260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ind w:left="170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ind w:left="170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9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pStyle w:val="1"/>
                                    <w:rPr>
                                      <w:b w:val="0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07201.ТЛМ-00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Лист</w:t>
                                  </w:r>
                                </w:p>
                              </w:tc>
                            </w:tr>
                            <w:tr w:rsidR="00F87626">
                              <w:trPr>
                                <w:cantSplit/>
                                <w:trHeight w:hRule="exact" w:val="219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ind w:left="170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single" w:sz="12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9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pStyle w:val="1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F87626" w:rsidRDefault="00A42965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fldChar w:fldCharType="begin"/>
                                  </w:r>
                                  <w:r w:rsidR="00F87626"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instrText xml:space="preserve"> PAGE </w:instrText>
                                  </w:r>
                                  <w:r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fldChar w:fldCharType="separate"/>
                                  </w:r>
                                  <w:r w:rsidR="00DB4788">
                                    <w:rPr>
                                      <w:rStyle w:val="a8"/>
                                      <w:noProof/>
                                      <w:sz w:val="23"/>
                                      <w:szCs w:val="23"/>
                                    </w:rPr>
                                    <w:t>8</w:t>
                                  </w:r>
                                  <w:r>
                                    <w:rPr>
                                      <w:rStyle w:val="a8"/>
                                      <w:sz w:val="23"/>
                                      <w:szCs w:val="23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F87626">
                              <w:trPr>
                                <w:cantSplit/>
                                <w:trHeight w:hRule="exact" w:val="260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Изм.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Лист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№ докум.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Подп.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589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" w:type="dxa"/>
                                  <w:vMerge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F87626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45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90" w:type="dxa"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F87626" w:rsidRDefault="00F87626">
                                  <w:pPr>
                                    <w:spacing w:before="4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521"/>
                      <wps:cNvSpPr>
                        <a:spLocks noChangeArrowheads="1"/>
                      </wps:cNvSpPr>
                      <wps:spPr bwMode="auto">
                        <a:xfrm>
                          <a:off x="565" y="8209"/>
                          <a:ext cx="147" cy="19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89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6" type="#_x0000_t75" style="width:8.05pt;height:94.55pt">
                                  <v:imagedata r:id="rId1" o:title=""/>
                                </v:shape>
                                <o:OLEObject Type="Embed" ProgID="MSWordArt.2" ShapeID="_x0000_i1036" DrawAspect="Content" ObjectID="_1632635971" r:id="rId2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" name="Rectangle 1522"/>
                      <wps:cNvSpPr>
                        <a:spLocks noChangeArrowheads="1"/>
                      </wps:cNvSpPr>
                      <wps:spPr bwMode="auto">
                        <a:xfrm>
                          <a:off x="565" y="10303"/>
                          <a:ext cx="147" cy="1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247">
                                <v:shape id="_x0000_i1038" type="#_x0000_t75" style="width:8.05pt;height:62.35pt">
                                  <v:imagedata r:id="rId3" o:title=""/>
                                </v:shape>
                                <o:OLEObject Type="Embed" ProgID="MSWordArt.2" ShapeID="_x0000_i1038" DrawAspect="Content" ObjectID="_1632635972" r:id="rId4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" name="Rectangle 1523"/>
                      <wps:cNvSpPr>
                        <a:spLocks noChangeArrowheads="1"/>
                      </wps:cNvSpPr>
                      <wps:spPr bwMode="auto">
                        <a:xfrm>
                          <a:off x="565" y="11628"/>
                          <a:ext cx="177" cy="1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247">
                                <v:shape id="_x0000_i1040" type="#_x0000_t75" style="width:8.05pt;height:62.35pt">
                                  <v:imagedata r:id="rId5" o:title=""/>
                                </v:shape>
                                <o:OLEObject Type="Embed" ProgID="MSWordArt.2" ShapeID="_x0000_i1040" DrawAspect="Content" ObjectID="_1632635973" r:id="rId6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" name="Rectangle 1524"/>
                      <wps:cNvSpPr>
                        <a:spLocks noChangeArrowheads="1"/>
                      </wps:cNvSpPr>
                      <wps:spPr bwMode="auto">
                        <a:xfrm>
                          <a:off x="565" y="13053"/>
                          <a:ext cx="147" cy="19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891">
                                <v:shape id="_x0000_i1042" type="#_x0000_t75" style="width:8.05pt;height:94.55pt">
                                  <v:imagedata r:id="rId1" o:title=""/>
                                </v:shape>
                                <o:OLEObject Type="Embed" ProgID="MSWordArt.2" ShapeID="_x0000_i1042" DrawAspect="Content" ObjectID="_1632635974" r:id="rId7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Rectangle 1525"/>
                      <wps:cNvSpPr>
                        <a:spLocks noChangeArrowheads="1"/>
                      </wps:cNvSpPr>
                      <wps:spPr bwMode="auto">
                        <a:xfrm>
                          <a:off x="565" y="15071"/>
                          <a:ext cx="147" cy="13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7626" w:rsidRDefault="00F87626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405E3F">
                              <w:rPr>
                                <w:sz w:val="17"/>
                                <w:szCs w:val="17"/>
                              </w:rPr>
                              <w:object w:dxaOrig="161" w:dyaOrig="1300">
                                <v:shape id="_x0000_i1044" type="#_x0000_t75" style="width:8.05pt;height:65pt">
                                  <v:imagedata r:id="rId8" o:title=""/>
                                </v:shape>
                                <o:OLEObject Type="Embed" ProgID="MSWordArt.2" ShapeID="_x0000_i1044" DrawAspect="Content" ObjectID="_1632635975" r:id="rId9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Line 1526"/>
                      <wps:cNvCnPr>
                        <a:cxnSpLocks noChangeShapeType="1"/>
                      </wps:cNvCnPr>
                      <wps:spPr bwMode="auto">
                        <a:xfrm>
                          <a:off x="1136" y="376"/>
                          <a:ext cx="1016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527"/>
                      <wps:cNvCnPr>
                        <a:cxnSpLocks noChangeShapeType="1"/>
                      </wps:cNvCnPr>
                      <wps:spPr bwMode="auto">
                        <a:xfrm>
                          <a:off x="528" y="8102"/>
                          <a:ext cx="60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191919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10" o:spid="_x0000_s1057" style="position:absolute;margin-left:-627pt;margin-top:-51.3pt;width:547.2pt;height:766.6pt;z-index:251659264" coordorigin="508,376" coordsize="10789,16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">
              <v:line id="Line 1511" o:spid="_x0000_s1058" style="position:absolute;flip:y;visibility:visible;mso-wrap-style:square" from="11295,393" to="11296,16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" strokeweight="2pt">
                <v:stroke startarrowwidth="narrow" startarrowlength="short" endarrowwidth="narrow" endarrowlength="short"/>
              </v:line>
              <v:line id="Line 1512" o:spid="_x0000_s1059" style="position:absolute;flip:y;visibility:visible;mso-wrap-style:square" from="1135,377" to="1136,16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" strokeweight="2pt">
                <v:stroke startarrowwidth="narrow" startarrowlength="short" endarrowwidth="narrow" endarrowlength="short"/>
              </v:line>
              <v:line id="Line 1513" o:spid="_x0000_s1060" style="position:absolute;visibility:visible;mso-wrap-style:square" from="508,10175" to="1136,10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" strokeweight="2pt">
                <v:stroke startarrowwidth="narrow" startarrowlength="short" endarrowwidth="narrow" endarrowlength="short"/>
              </v:line>
              <v:line id="Line 1514" o:spid="_x0000_s1061" style="position:absolute;visibility:visible;mso-wrap-style:square" from="508,11597" to="1136,11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" strokeweight="2pt">
                <v:stroke startarrowwidth="narrow" startarrowlength="short" endarrowwidth="narrow" endarrowlength="short"/>
              </v:line>
              <v:line id="Line 1515" o:spid="_x0000_s1062" style="position:absolute;visibility:visible;mso-wrap-style:square" from="508,13019" to="1136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" strokeweight="2pt">
                <v:stroke startarrowwidth="narrow" startarrowlength="short" endarrowwidth="narrow" endarrowlength="short"/>
              </v:line>
              <v:line id="Line 1516" o:spid="_x0000_s1063" style="position:absolute;visibility:visible;mso-wrap-style:square" from="508,15009" to="1136,15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" strokeweight="2pt">
                <v:stroke startarrowwidth="narrow" startarrowlength="short" endarrowwidth="narrow" endarrowlength="short"/>
              </v:line>
              <v:line id="Line 1517" o:spid="_x0000_s1064" style="position:absolute;flip:y;visibility:visible;mso-wrap-style:square" from="508,8128" to="509,1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" strokeweight="2pt">
                <v:stroke startarrowwidth="narrow" startarrowlength="short" endarrowwidth="narrow" endarrowlength="short"/>
              </v:line>
              <v:line id="Line 1518" o:spid="_x0000_s1065" style="position:absolute;visibility:visible;mso-wrap-style:square" from="512,16399" to="112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" strokecolor="#191919" strokeweight="2pt">
                <v:stroke startarrowwidth="narrow" startarrowlength="short" endarrowwidth="narrow" endarrowlength="short"/>
              </v:line>
              <v:line id="Line 1519" o:spid="_x0000_s1066" style="position:absolute;flip:y;visibility:visible;mso-wrap-style:square" from="784,8159" to="785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" strokecolor="#191919" strokeweight="2pt">
                <v:stroke startarrowwidth="narrow" startarrowlength="short" endarrowwidth="narrow" endarrowlength="short"/>
              </v:line>
              <v:rect id="Rectangle 1520" o:spid="_x0000_s1067" style="position:absolute;left:1083;top:15552;width:10150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" filled="f" stroked="f" strokecolor="red" strokeweight=".25pt">
                <v:textbox inset="1pt,1pt,1pt,1pt">
                  <w:txbxContent>
                    <w:tbl>
                      <w:tblPr>
                        <w:tblW w:w="0" w:type="auto"/>
                        <w:tblInd w:w="68" w:type="dxa"/>
                        <w:tbl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blBorders>
                        <w:tblLayout w:type="fixed"/>
                        <w:tblCellMar>
                          <w:left w:w="71" w:type="dxa"/>
                          <w:right w:w="7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4"/>
                        <w:gridCol w:w="567"/>
                        <w:gridCol w:w="1304"/>
                        <w:gridCol w:w="851"/>
                        <w:gridCol w:w="567"/>
                        <w:gridCol w:w="5890"/>
                        <w:gridCol w:w="687"/>
                      </w:tblGrid>
                      <w:tr w:rsidR="00F87626">
                        <w:trPr>
                          <w:cantSplit/>
                          <w:trHeight w:hRule="exact" w:val="260"/>
                        </w:trPr>
                        <w:tc>
                          <w:tcPr>
                            <w:tcW w:w="454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ind w:left="170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ind w:left="170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89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pStyle w:val="1"/>
                              <w:rPr>
                                <w:b w:val="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07201.ТЛМ-00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Лист</w:t>
                            </w:r>
                          </w:p>
                        </w:tc>
                      </w:tr>
                      <w:tr w:rsidR="00F87626">
                        <w:trPr>
                          <w:cantSplit/>
                          <w:trHeight w:hRule="exact" w:val="219"/>
                        </w:trPr>
                        <w:tc>
                          <w:tcPr>
                            <w:tcW w:w="454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ind w:left="170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89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pStyle w:val="1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  <w:tc>
                          <w:tcPr>
                            <w:tcW w:w="687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F87626" w:rsidRDefault="00A4296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Style w:val="a8"/>
                                <w:sz w:val="23"/>
                                <w:szCs w:val="23"/>
                              </w:rPr>
                              <w:fldChar w:fldCharType="begin"/>
                            </w:r>
                            <w:r w:rsidR="00F87626">
                              <w:rPr>
                                <w:rStyle w:val="a8"/>
                                <w:sz w:val="23"/>
                                <w:szCs w:val="23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a8"/>
                                <w:sz w:val="23"/>
                                <w:szCs w:val="23"/>
                              </w:rPr>
                              <w:fldChar w:fldCharType="separate"/>
                            </w:r>
                            <w:r w:rsidR="00DB4788">
                              <w:rPr>
                                <w:rStyle w:val="a8"/>
                                <w:noProof/>
                                <w:sz w:val="23"/>
                                <w:szCs w:val="23"/>
                              </w:rPr>
                              <w:t>8</w:t>
                            </w:r>
                            <w:r>
                              <w:rPr>
                                <w:rStyle w:val="a8"/>
                                <w:sz w:val="23"/>
                                <w:szCs w:val="23"/>
                              </w:rPr>
                              <w:fldChar w:fldCharType="end"/>
                            </w:r>
                          </w:p>
                        </w:tc>
                      </w:tr>
                      <w:tr w:rsidR="00F87626">
                        <w:trPr>
                          <w:cantSplit/>
                          <w:trHeight w:hRule="exact" w:val="260"/>
                        </w:trPr>
                        <w:tc>
                          <w:tcPr>
                            <w:tcW w:w="45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Изм.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№ докум.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Подп.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589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b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687" w:type="dxa"/>
                            <w:vMerge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F87626">
                        <w:trPr>
                          <w:trHeight w:hRule="exact" w:val="260"/>
                        </w:trPr>
                        <w:tc>
                          <w:tcPr>
                            <w:tcW w:w="45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5890" w:type="dxa"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F87626" w:rsidRDefault="00F87626">
                            <w:pPr>
                              <w:spacing w:before="40"/>
                              <w:jc w:val="center"/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</v:rect>
              <v:rect id="Rectangle 1521" o:spid="_x0000_s1068" style="position:absolute;left:565;top:8209;width:147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891">
                          <v:shape id="_x0000_i1036" type="#_x0000_t75" style="width:8.05pt;height:94.55pt">
                            <v:imagedata r:id="rId1" o:title=""/>
                          </v:shape>
                          <o:OLEObject Type="Embed" ProgID="MSWordArt.2" ShapeID="_x0000_i1036" DrawAspect="Content" ObjectID="_1632635971" r:id="rId10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522" o:spid="_x0000_s1069" style="position:absolute;left:565;top:10303;width:147;height:1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247">
                          <v:shape id="_x0000_i1038" type="#_x0000_t75" style="width:8.05pt;height:62.35pt">
                            <v:imagedata r:id="rId3" o:title=""/>
                          </v:shape>
                          <o:OLEObject Type="Embed" ProgID="MSWordArt.2" ShapeID="_x0000_i1038" DrawAspect="Content" ObjectID="_1632635972" r:id="rId11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523" o:spid="_x0000_s1070" style="position:absolute;left:565;top:11628;width:177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247">
                          <v:shape id="_x0000_i1040" type="#_x0000_t75" style="width:8.05pt;height:62.35pt">
                            <v:imagedata r:id="rId5" o:title=""/>
                          </v:shape>
                          <o:OLEObject Type="Embed" ProgID="MSWordArt.2" ShapeID="_x0000_i1040" DrawAspect="Content" ObjectID="_1632635973" r:id="rId12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524" o:spid="_x0000_s1071" style="position:absolute;left:565;top:13053;width:147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891">
                          <v:shape id="_x0000_i1042" type="#_x0000_t75" style="width:8.05pt;height:94.55pt">
                            <v:imagedata r:id="rId1" o:title=""/>
                          </v:shape>
                          <o:OLEObject Type="Embed" ProgID="MSWordArt.2" ShapeID="_x0000_i1042" DrawAspect="Content" ObjectID="_1632635974" r:id="rId13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1525" o:spid="_x0000_s1072" style="position:absolute;left:565;top:15071;width:147;height: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" filled="f" stroked="f" strokecolor="white" strokeweight="1.5pt">
                <v:textbox inset="0,0,0,0">
                  <w:txbxContent>
                    <w:p w:rsidR="00F87626" w:rsidRDefault="00F87626">
                      <w:pPr>
                        <w:rPr>
                          <w:sz w:val="17"/>
                          <w:szCs w:val="17"/>
                        </w:rPr>
                      </w:pPr>
                      <w:r w:rsidRPr="00405E3F">
                        <w:rPr>
                          <w:sz w:val="17"/>
                          <w:szCs w:val="17"/>
                        </w:rPr>
                        <w:object w:dxaOrig="161" w:dyaOrig="1300">
                          <v:shape id="_x0000_i1044" type="#_x0000_t75" style="width:8.05pt;height:65pt">
                            <v:imagedata r:id="rId8" o:title=""/>
                          </v:shape>
                          <o:OLEObject Type="Embed" ProgID="MSWordArt.2" ShapeID="_x0000_i1044" DrawAspect="Content" ObjectID="_1632635975" r:id="rId14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line id="Line 1526" o:spid="_x0000_s1073" style="position:absolute;visibility:visible;mso-wrap-style:square" from="1136,376" to="11297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" strokecolor="#191919" strokeweight="2pt">
                <v:stroke startarrowwidth="narrow" startarrowlength="short" endarrowwidth="narrow" endarrowlength="short"/>
              </v:line>
              <v:line id="Line 1527" o:spid="_x0000_s1074" style="position:absolute;visibility:visible;mso-wrap-style:square" from="528,8102" to="1137,8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" strokecolor="#191919" strokeweight="2pt">
                <v:stroke startarrowwidth="narrow" startarrowlength="short" endarrowwidth="narrow" endarrowlength="short"/>
              </v:lin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8DD"/>
    <w:multiLevelType w:val="hybridMultilevel"/>
    <w:tmpl w:val="DD3606BE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73631"/>
    <w:multiLevelType w:val="hybridMultilevel"/>
    <w:tmpl w:val="DD3606BE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A197F"/>
    <w:multiLevelType w:val="hybridMultilevel"/>
    <w:tmpl w:val="CCC2AB14"/>
    <w:lvl w:ilvl="0" w:tplc="7CC86E16">
      <w:start w:val="1"/>
      <w:numFmt w:val="decimal"/>
      <w:lvlText w:val="%1"/>
      <w:lvlJc w:val="left"/>
      <w:pPr>
        <w:ind w:left="567" w:hanging="42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E7C90"/>
    <w:multiLevelType w:val="hybridMultilevel"/>
    <w:tmpl w:val="0470B478"/>
    <w:lvl w:ilvl="0" w:tplc="AD4826D0">
      <w:start w:val="1"/>
      <w:numFmt w:val="decimal"/>
      <w:lvlText w:val="%1"/>
      <w:lvlJc w:val="left"/>
      <w:pPr>
        <w:ind w:left="567" w:hanging="42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82871"/>
    <w:multiLevelType w:val="hybridMultilevel"/>
    <w:tmpl w:val="DD3606BE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32A70"/>
    <w:multiLevelType w:val="multilevel"/>
    <w:tmpl w:val="27344A4A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80"/>
        </w:tabs>
        <w:ind w:left="980" w:hanging="660"/>
      </w:pPr>
      <w:rPr>
        <w:rFonts w:hint="default"/>
      </w:rPr>
    </w:lvl>
    <w:lvl w:ilvl="2">
      <w:start w:val="1"/>
      <w:numFmt w:val="decimal"/>
      <w:pStyle w:val="5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6" w15:restartNumberingAfterBreak="0">
    <w:nsid w:val="3AB20D17"/>
    <w:multiLevelType w:val="hybridMultilevel"/>
    <w:tmpl w:val="A57CF704"/>
    <w:lvl w:ilvl="0" w:tplc="C8947EAE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168C2"/>
    <w:multiLevelType w:val="hybridMultilevel"/>
    <w:tmpl w:val="2B000D54"/>
    <w:lvl w:ilvl="0" w:tplc="5E16F722">
      <w:start w:val="1"/>
      <w:numFmt w:val="decimal"/>
      <w:lvlText w:val="D%1"/>
      <w:lvlJc w:val="left"/>
      <w:pPr>
        <w:ind w:left="567" w:hanging="39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00F15"/>
    <w:multiLevelType w:val="hybridMultilevel"/>
    <w:tmpl w:val="DD3606BE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01D4E"/>
    <w:multiLevelType w:val="hybridMultilevel"/>
    <w:tmpl w:val="DD3606BE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4098F"/>
    <w:multiLevelType w:val="multilevel"/>
    <w:tmpl w:val="E96A49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0F350C"/>
    <w:multiLevelType w:val="hybridMultilevel"/>
    <w:tmpl w:val="E266F39C"/>
    <w:lvl w:ilvl="0" w:tplc="8ADED7E2">
      <w:start w:val="33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830F0"/>
    <w:multiLevelType w:val="hybridMultilevel"/>
    <w:tmpl w:val="18BAFA36"/>
    <w:lvl w:ilvl="0" w:tplc="29EA679A">
      <w:start w:val="9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56EA5"/>
    <w:multiLevelType w:val="hybridMultilevel"/>
    <w:tmpl w:val="5FD25770"/>
    <w:lvl w:ilvl="0" w:tplc="DA5EC632">
      <w:start w:val="1"/>
      <w:numFmt w:val="decimal"/>
      <w:lvlText w:val="%1"/>
      <w:lvlJc w:val="left"/>
      <w:pPr>
        <w:ind w:left="214" w:firstLine="142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5BE1014A"/>
    <w:multiLevelType w:val="hybridMultilevel"/>
    <w:tmpl w:val="FCB8E8D0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A40C8"/>
    <w:multiLevelType w:val="hybridMultilevel"/>
    <w:tmpl w:val="BDB0C33C"/>
    <w:lvl w:ilvl="0" w:tplc="29EA679A">
      <w:start w:val="9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37EA2"/>
    <w:multiLevelType w:val="multilevel"/>
    <w:tmpl w:val="DFA2E3CC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BE505EE"/>
    <w:multiLevelType w:val="hybridMultilevel"/>
    <w:tmpl w:val="4C70C532"/>
    <w:lvl w:ilvl="0" w:tplc="23F0F62A">
      <w:start w:val="25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AA4434"/>
    <w:multiLevelType w:val="hybridMultilevel"/>
    <w:tmpl w:val="4F64115A"/>
    <w:lvl w:ilvl="0" w:tplc="8C96D5D4">
      <w:start w:val="1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C7406F"/>
    <w:multiLevelType w:val="hybridMultilevel"/>
    <w:tmpl w:val="4A366C72"/>
    <w:lvl w:ilvl="0" w:tplc="22EADC7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F301E"/>
    <w:multiLevelType w:val="hybridMultilevel"/>
    <w:tmpl w:val="E80CAB56"/>
    <w:lvl w:ilvl="0" w:tplc="E0B0643A">
      <w:start w:val="1"/>
      <w:numFmt w:val="bullet"/>
      <w:pStyle w:val="a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89FE80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6E92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2EF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7EF5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264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64B7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742E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7565A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E6910"/>
    <w:multiLevelType w:val="hybridMultilevel"/>
    <w:tmpl w:val="195A0A78"/>
    <w:lvl w:ilvl="0" w:tplc="F356AD98">
      <w:start w:val="1"/>
      <w:numFmt w:val="decimal"/>
      <w:lvlText w:val="D%1"/>
      <w:lvlJc w:val="left"/>
      <w:pPr>
        <w:ind w:left="567" w:hanging="39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5C0A81"/>
    <w:multiLevelType w:val="hybridMultilevel"/>
    <w:tmpl w:val="9CCA7984"/>
    <w:lvl w:ilvl="0" w:tplc="29EA679A">
      <w:start w:val="9"/>
      <w:numFmt w:val="decimal"/>
      <w:lvlText w:val="%1"/>
      <w:lvlJc w:val="left"/>
      <w:pPr>
        <w:ind w:left="0" w:firstLine="14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6"/>
  </w:num>
  <w:num w:numId="4">
    <w:abstractNumId w:val="10"/>
  </w:num>
  <w:num w:numId="5">
    <w:abstractNumId w:val="2"/>
  </w:num>
  <w:num w:numId="6">
    <w:abstractNumId w:val="21"/>
  </w:num>
  <w:num w:numId="7">
    <w:abstractNumId w:val="22"/>
  </w:num>
  <w:num w:numId="8">
    <w:abstractNumId w:val="15"/>
  </w:num>
  <w:num w:numId="9">
    <w:abstractNumId w:val="3"/>
  </w:num>
  <w:num w:numId="10">
    <w:abstractNumId w:val="7"/>
  </w:num>
  <w:num w:numId="11">
    <w:abstractNumId w:val="12"/>
  </w:num>
  <w:num w:numId="12">
    <w:abstractNumId w:val="13"/>
  </w:num>
  <w:num w:numId="13">
    <w:abstractNumId w:val="11"/>
  </w:num>
  <w:num w:numId="14">
    <w:abstractNumId w:val="6"/>
  </w:num>
  <w:num w:numId="15">
    <w:abstractNumId w:val="17"/>
  </w:num>
  <w:num w:numId="16">
    <w:abstractNumId w:val="19"/>
  </w:num>
  <w:num w:numId="17">
    <w:abstractNumId w:val="14"/>
  </w:num>
  <w:num w:numId="18">
    <w:abstractNumId w:val="18"/>
  </w:num>
  <w:num w:numId="19">
    <w:abstractNumId w:val="1"/>
  </w:num>
  <w:num w:numId="20">
    <w:abstractNumId w:val="4"/>
  </w:num>
  <w:num w:numId="21">
    <w:abstractNumId w:val="8"/>
  </w:num>
  <w:num w:numId="22">
    <w:abstractNumId w:val="9"/>
  </w:num>
  <w:num w:numId="2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BC0"/>
    <w:rsid w:val="000008F6"/>
    <w:rsid w:val="000022A4"/>
    <w:rsid w:val="00003DE7"/>
    <w:rsid w:val="00005544"/>
    <w:rsid w:val="00005CA5"/>
    <w:rsid w:val="00005DD7"/>
    <w:rsid w:val="000066ED"/>
    <w:rsid w:val="00007823"/>
    <w:rsid w:val="0001415D"/>
    <w:rsid w:val="00014D85"/>
    <w:rsid w:val="00014E13"/>
    <w:rsid w:val="00014E18"/>
    <w:rsid w:val="00020915"/>
    <w:rsid w:val="00020B7E"/>
    <w:rsid w:val="00021898"/>
    <w:rsid w:val="00021EEB"/>
    <w:rsid w:val="00022271"/>
    <w:rsid w:val="000223A4"/>
    <w:rsid w:val="00023476"/>
    <w:rsid w:val="000271A6"/>
    <w:rsid w:val="000275F4"/>
    <w:rsid w:val="000279A8"/>
    <w:rsid w:val="0003349A"/>
    <w:rsid w:val="00033829"/>
    <w:rsid w:val="00033EA4"/>
    <w:rsid w:val="000340D5"/>
    <w:rsid w:val="00035431"/>
    <w:rsid w:val="00037408"/>
    <w:rsid w:val="00041544"/>
    <w:rsid w:val="0004294E"/>
    <w:rsid w:val="000479EA"/>
    <w:rsid w:val="00050875"/>
    <w:rsid w:val="00051C1A"/>
    <w:rsid w:val="00057E0E"/>
    <w:rsid w:val="00060EC3"/>
    <w:rsid w:val="000622E4"/>
    <w:rsid w:val="00064401"/>
    <w:rsid w:val="000647DA"/>
    <w:rsid w:val="000648F8"/>
    <w:rsid w:val="00065100"/>
    <w:rsid w:val="00070326"/>
    <w:rsid w:val="00072890"/>
    <w:rsid w:val="00072D29"/>
    <w:rsid w:val="000733FC"/>
    <w:rsid w:val="000741BB"/>
    <w:rsid w:val="0007561E"/>
    <w:rsid w:val="00075DD2"/>
    <w:rsid w:val="00077D98"/>
    <w:rsid w:val="000807FE"/>
    <w:rsid w:val="000821AE"/>
    <w:rsid w:val="00084E1A"/>
    <w:rsid w:val="00085C82"/>
    <w:rsid w:val="000871B6"/>
    <w:rsid w:val="00090F45"/>
    <w:rsid w:val="00091E1A"/>
    <w:rsid w:val="00094EB0"/>
    <w:rsid w:val="00095CAB"/>
    <w:rsid w:val="000A0339"/>
    <w:rsid w:val="000A1CB7"/>
    <w:rsid w:val="000A263C"/>
    <w:rsid w:val="000A42E6"/>
    <w:rsid w:val="000A46DC"/>
    <w:rsid w:val="000A65EF"/>
    <w:rsid w:val="000B107C"/>
    <w:rsid w:val="000B1AC3"/>
    <w:rsid w:val="000B283C"/>
    <w:rsid w:val="000B3754"/>
    <w:rsid w:val="000B4678"/>
    <w:rsid w:val="000C133E"/>
    <w:rsid w:val="000C186F"/>
    <w:rsid w:val="000C293F"/>
    <w:rsid w:val="000C3D2D"/>
    <w:rsid w:val="000C6251"/>
    <w:rsid w:val="000C6D9E"/>
    <w:rsid w:val="000C6DD6"/>
    <w:rsid w:val="000C72DD"/>
    <w:rsid w:val="000D29B4"/>
    <w:rsid w:val="000D30EF"/>
    <w:rsid w:val="000D3892"/>
    <w:rsid w:val="000D3B91"/>
    <w:rsid w:val="000D5EB5"/>
    <w:rsid w:val="000E6F81"/>
    <w:rsid w:val="000F1091"/>
    <w:rsid w:val="000F1598"/>
    <w:rsid w:val="000F4EE3"/>
    <w:rsid w:val="000F4EFA"/>
    <w:rsid w:val="000F6638"/>
    <w:rsid w:val="000F66F6"/>
    <w:rsid w:val="00102329"/>
    <w:rsid w:val="0010350C"/>
    <w:rsid w:val="00104604"/>
    <w:rsid w:val="0010623A"/>
    <w:rsid w:val="00106C49"/>
    <w:rsid w:val="00112F49"/>
    <w:rsid w:val="00114AAD"/>
    <w:rsid w:val="001150C7"/>
    <w:rsid w:val="00116C0F"/>
    <w:rsid w:val="001205E2"/>
    <w:rsid w:val="0012142A"/>
    <w:rsid w:val="001232D3"/>
    <w:rsid w:val="00123A47"/>
    <w:rsid w:val="001242D6"/>
    <w:rsid w:val="001247CF"/>
    <w:rsid w:val="00125290"/>
    <w:rsid w:val="00126B14"/>
    <w:rsid w:val="00127DA7"/>
    <w:rsid w:val="001302AD"/>
    <w:rsid w:val="00130B6B"/>
    <w:rsid w:val="00130D95"/>
    <w:rsid w:val="0013263D"/>
    <w:rsid w:val="00133F19"/>
    <w:rsid w:val="00134A4A"/>
    <w:rsid w:val="00135465"/>
    <w:rsid w:val="00135803"/>
    <w:rsid w:val="00135A4E"/>
    <w:rsid w:val="00136265"/>
    <w:rsid w:val="00136B94"/>
    <w:rsid w:val="001373D6"/>
    <w:rsid w:val="001375FE"/>
    <w:rsid w:val="001401A8"/>
    <w:rsid w:val="0014022A"/>
    <w:rsid w:val="00140B0D"/>
    <w:rsid w:val="001410B7"/>
    <w:rsid w:val="00141212"/>
    <w:rsid w:val="00141BC0"/>
    <w:rsid w:val="001422B7"/>
    <w:rsid w:val="001430D2"/>
    <w:rsid w:val="00150042"/>
    <w:rsid w:val="0015239B"/>
    <w:rsid w:val="00154BE7"/>
    <w:rsid w:val="001561D9"/>
    <w:rsid w:val="00157798"/>
    <w:rsid w:val="00157C49"/>
    <w:rsid w:val="001601F9"/>
    <w:rsid w:val="00163F1A"/>
    <w:rsid w:val="00170FE9"/>
    <w:rsid w:val="001712A9"/>
    <w:rsid w:val="00173410"/>
    <w:rsid w:val="00173592"/>
    <w:rsid w:val="0017689D"/>
    <w:rsid w:val="00177A8D"/>
    <w:rsid w:val="00181873"/>
    <w:rsid w:val="00183F51"/>
    <w:rsid w:val="00186331"/>
    <w:rsid w:val="00186FEA"/>
    <w:rsid w:val="0018762D"/>
    <w:rsid w:val="001877D5"/>
    <w:rsid w:val="00190AE3"/>
    <w:rsid w:val="00194593"/>
    <w:rsid w:val="00197A3E"/>
    <w:rsid w:val="001A031E"/>
    <w:rsid w:val="001A1FF5"/>
    <w:rsid w:val="001A21AD"/>
    <w:rsid w:val="001A31DC"/>
    <w:rsid w:val="001A5CB7"/>
    <w:rsid w:val="001A777F"/>
    <w:rsid w:val="001B1A2D"/>
    <w:rsid w:val="001B3590"/>
    <w:rsid w:val="001B3BB0"/>
    <w:rsid w:val="001B5BEC"/>
    <w:rsid w:val="001B5D03"/>
    <w:rsid w:val="001B671A"/>
    <w:rsid w:val="001B7727"/>
    <w:rsid w:val="001C03A2"/>
    <w:rsid w:val="001C12F7"/>
    <w:rsid w:val="001C1591"/>
    <w:rsid w:val="001C1FE5"/>
    <w:rsid w:val="001C4BE8"/>
    <w:rsid w:val="001C7387"/>
    <w:rsid w:val="001D02EC"/>
    <w:rsid w:val="001D0771"/>
    <w:rsid w:val="001D1ADF"/>
    <w:rsid w:val="001D1FC5"/>
    <w:rsid w:val="001D2172"/>
    <w:rsid w:val="001D2178"/>
    <w:rsid w:val="001D32A6"/>
    <w:rsid w:val="001D3473"/>
    <w:rsid w:val="001D5518"/>
    <w:rsid w:val="001D5E7A"/>
    <w:rsid w:val="001E1686"/>
    <w:rsid w:val="001E2D44"/>
    <w:rsid w:val="001E2F91"/>
    <w:rsid w:val="001E3666"/>
    <w:rsid w:val="001E7D9E"/>
    <w:rsid w:val="001F38F4"/>
    <w:rsid w:val="001F465C"/>
    <w:rsid w:val="001F7CCD"/>
    <w:rsid w:val="00200421"/>
    <w:rsid w:val="0020134A"/>
    <w:rsid w:val="00203696"/>
    <w:rsid w:val="00203AFB"/>
    <w:rsid w:val="002045BE"/>
    <w:rsid w:val="00212532"/>
    <w:rsid w:val="00213C0A"/>
    <w:rsid w:val="002145E7"/>
    <w:rsid w:val="0021525E"/>
    <w:rsid w:val="002155EF"/>
    <w:rsid w:val="0021716F"/>
    <w:rsid w:val="00221D80"/>
    <w:rsid w:val="00225802"/>
    <w:rsid w:val="002267B7"/>
    <w:rsid w:val="002268A7"/>
    <w:rsid w:val="00230C87"/>
    <w:rsid w:val="00233E33"/>
    <w:rsid w:val="00233FB7"/>
    <w:rsid w:val="00234A22"/>
    <w:rsid w:val="00236320"/>
    <w:rsid w:val="002405A4"/>
    <w:rsid w:val="00240CD2"/>
    <w:rsid w:val="00241473"/>
    <w:rsid w:val="002426F5"/>
    <w:rsid w:val="002431ED"/>
    <w:rsid w:val="00244733"/>
    <w:rsid w:val="002453D7"/>
    <w:rsid w:val="00246BC0"/>
    <w:rsid w:val="00250B1E"/>
    <w:rsid w:val="00250C7D"/>
    <w:rsid w:val="00252A4C"/>
    <w:rsid w:val="002541EB"/>
    <w:rsid w:val="00255721"/>
    <w:rsid w:val="00257169"/>
    <w:rsid w:val="00263F51"/>
    <w:rsid w:val="00265F71"/>
    <w:rsid w:val="00267ABE"/>
    <w:rsid w:val="00267DEE"/>
    <w:rsid w:val="0027059F"/>
    <w:rsid w:val="00271225"/>
    <w:rsid w:val="0027195B"/>
    <w:rsid w:val="00271B6F"/>
    <w:rsid w:val="0027435E"/>
    <w:rsid w:val="00275FA9"/>
    <w:rsid w:val="00276A2D"/>
    <w:rsid w:val="002815FC"/>
    <w:rsid w:val="00285252"/>
    <w:rsid w:val="00285B78"/>
    <w:rsid w:val="00286009"/>
    <w:rsid w:val="002864B6"/>
    <w:rsid w:val="00296086"/>
    <w:rsid w:val="002969CF"/>
    <w:rsid w:val="002A2D07"/>
    <w:rsid w:val="002A42AC"/>
    <w:rsid w:val="002A5636"/>
    <w:rsid w:val="002A5CE1"/>
    <w:rsid w:val="002A676A"/>
    <w:rsid w:val="002A72B4"/>
    <w:rsid w:val="002B1021"/>
    <w:rsid w:val="002B130B"/>
    <w:rsid w:val="002B1EAD"/>
    <w:rsid w:val="002B2D12"/>
    <w:rsid w:val="002B3236"/>
    <w:rsid w:val="002C09A1"/>
    <w:rsid w:val="002C0C55"/>
    <w:rsid w:val="002C295E"/>
    <w:rsid w:val="002C2CE2"/>
    <w:rsid w:val="002C390D"/>
    <w:rsid w:val="002C4389"/>
    <w:rsid w:val="002C45EA"/>
    <w:rsid w:val="002D3F2F"/>
    <w:rsid w:val="002D4550"/>
    <w:rsid w:val="002D4A03"/>
    <w:rsid w:val="002D4DFA"/>
    <w:rsid w:val="002D6E93"/>
    <w:rsid w:val="002E14A3"/>
    <w:rsid w:val="002E4FCA"/>
    <w:rsid w:val="002E5D0B"/>
    <w:rsid w:val="002E6152"/>
    <w:rsid w:val="002F0429"/>
    <w:rsid w:val="002F160E"/>
    <w:rsid w:val="002F3FA2"/>
    <w:rsid w:val="002F4267"/>
    <w:rsid w:val="002F7492"/>
    <w:rsid w:val="00300043"/>
    <w:rsid w:val="00301815"/>
    <w:rsid w:val="00303944"/>
    <w:rsid w:val="00304114"/>
    <w:rsid w:val="00304490"/>
    <w:rsid w:val="00304942"/>
    <w:rsid w:val="00305605"/>
    <w:rsid w:val="003071B3"/>
    <w:rsid w:val="003142FD"/>
    <w:rsid w:val="0031795D"/>
    <w:rsid w:val="003203AD"/>
    <w:rsid w:val="00320787"/>
    <w:rsid w:val="0032097A"/>
    <w:rsid w:val="00320CE7"/>
    <w:rsid w:val="0032344E"/>
    <w:rsid w:val="00323DC0"/>
    <w:rsid w:val="003241EB"/>
    <w:rsid w:val="003254E5"/>
    <w:rsid w:val="00325CED"/>
    <w:rsid w:val="003320C4"/>
    <w:rsid w:val="003320ED"/>
    <w:rsid w:val="003362A0"/>
    <w:rsid w:val="003376AD"/>
    <w:rsid w:val="00337C2E"/>
    <w:rsid w:val="00341F28"/>
    <w:rsid w:val="003442CC"/>
    <w:rsid w:val="00347EE9"/>
    <w:rsid w:val="003512E7"/>
    <w:rsid w:val="00355F88"/>
    <w:rsid w:val="0036028F"/>
    <w:rsid w:val="00360D66"/>
    <w:rsid w:val="00362805"/>
    <w:rsid w:val="003633A6"/>
    <w:rsid w:val="00365361"/>
    <w:rsid w:val="003660CC"/>
    <w:rsid w:val="00370A05"/>
    <w:rsid w:val="0037198A"/>
    <w:rsid w:val="0037497C"/>
    <w:rsid w:val="003749F9"/>
    <w:rsid w:val="00376035"/>
    <w:rsid w:val="00383835"/>
    <w:rsid w:val="0038429F"/>
    <w:rsid w:val="0038753B"/>
    <w:rsid w:val="003909BB"/>
    <w:rsid w:val="00390AB3"/>
    <w:rsid w:val="0039188B"/>
    <w:rsid w:val="00392C09"/>
    <w:rsid w:val="00393FE0"/>
    <w:rsid w:val="003944A7"/>
    <w:rsid w:val="00394DEA"/>
    <w:rsid w:val="003964C6"/>
    <w:rsid w:val="003A02EF"/>
    <w:rsid w:val="003A1EFF"/>
    <w:rsid w:val="003A303F"/>
    <w:rsid w:val="003A50EB"/>
    <w:rsid w:val="003A53C3"/>
    <w:rsid w:val="003A5668"/>
    <w:rsid w:val="003A7A82"/>
    <w:rsid w:val="003A7EE3"/>
    <w:rsid w:val="003B1723"/>
    <w:rsid w:val="003B1D91"/>
    <w:rsid w:val="003B2604"/>
    <w:rsid w:val="003B29CA"/>
    <w:rsid w:val="003B504C"/>
    <w:rsid w:val="003B6C0B"/>
    <w:rsid w:val="003C05DE"/>
    <w:rsid w:val="003C21C6"/>
    <w:rsid w:val="003C2AC0"/>
    <w:rsid w:val="003C350D"/>
    <w:rsid w:val="003C79AD"/>
    <w:rsid w:val="003D329B"/>
    <w:rsid w:val="003D34A5"/>
    <w:rsid w:val="003D491C"/>
    <w:rsid w:val="003D70BE"/>
    <w:rsid w:val="003E14DD"/>
    <w:rsid w:val="003E26D2"/>
    <w:rsid w:val="003E384E"/>
    <w:rsid w:val="003E6A03"/>
    <w:rsid w:val="003F006F"/>
    <w:rsid w:val="003F238D"/>
    <w:rsid w:val="003F2CC5"/>
    <w:rsid w:val="003F3538"/>
    <w:rsid w:val="003F3D1A"/>
    <w:rsid w:val="003F464D"/>
    <w:rsid w:val="003F578D"/>
    <w:rsid w:val="003F5D5A"/>
    <w:rsid w:val="003F6F8E"/>
    <w:rsid w:val="003F6FA8"/>
    <w:rsid w:val="003F72BC"/>
    <w:rsid w:val="0040042B"/>
    <w:rsid w:val="00401C69"/>
    <w:rsid w:val="004035A6"/>
    <w:rsid w:val="00405E3F"/>
    <w:rsid w:val="00406816"/>
    <w:rsid w:val="00406A9E"/>
    <w:rsid w:val="00413B40"/>
    <w:rsid w:val="00413DEF"/>
    <w:rsid w:val="004166F8"/>
    <w:rsid w:val="00416B63"/>
    <w:rsid w:val="00417F8F"/>
    <w:rsid w:val="00420AD4"/>
    <w:rsid w:val="00421548"/>
    <w:rsid w:val="00423D3D"/>
    <w:rsid w:val="00425B11"/>
    <w:rsid w:val="00426975"/>
    <w:rsid w:val="004309B3"/>
    <w:rsid w:val="00431CAA"/>
    <w:rsid w:val="00432580"/>
    <w:rsid w:val="00433C84"/>
    <w:rsid w:val="004375D8"/>
    <w:rsid w:val="004400B5"/>
    <w:rsid w:val="0044568E"/>
    <w:rsid w:val="00447967"/>
    <w:rsid w:val="00447A73"/>
    <w:rsid w:val="00447C6E"/>
    <w:rsid w:val="0045004E"/>
    <w:rsid w:val="004532F5"/>
    <w:rsid w:val="00454097"/>
    <w:rsid w:val="0045783B"/>
    <w:rsid w:val="0046019A"/>
    <w:rsid w:val="004640CE"/>
    <w:rsid w:val="00466AAF"/>
    <w:rsid w:val="00470812"/>
    <w:rsid w:val="00470E66"/>
    <w:rsid w:val="00472DBE"/>
    <w:rsid w:val="00474ECE"/>
    <w:rsid w:val="0047741F"/>
    <w:rsid w:val="0048116F"/>
    <w:rsid w:val="00482570"/>
    <w:rsid w:val="0048377F"/>
    <w:rsid w:val="004921E5"/>
    <w:rsid w:val="0049228F"/>
    <w:rsid w:val="00492FB8"/>
    <w:rsid w:val="00496E50"/>
    <w:rsid w:val="004A1889"/>
    <w:rsid w:val="004A2F21"/>
    <w:rsid w:val="004A5E58"/>
    <w:rsid w:val="004A7101"/>
    <w:rsid w:val="004B2040"/>
    <w:rsid w:val="004B289D"/>
    <w:rsid w:val="004B2F25"/>
    <w:rsid w:val="004B3559"/>
    <w:rsid w:val="004B4A37"/>
    <w:rsid w:val="004B76C6"/>
    <w:rsid w:val="004D1743"/>
    <w:rsid w:val="004D32E7"/>
    <w:rsid w:val="004D4548"/>
    <w:rsid w:val="004D6E76"/>
    <w:rsid w:val="004D7506"/>
    <w:rsid w:val="004D75F2"/>
    <w:rsid w:val="004D7E91"/>
    <w:rsid w:val="004E758B"/>
    <w:rsid w:val="004F2F92"/>
    <w:rsid w:val="004F3313"/>
    <w:rsid w:val="004F5ABE"/>
    <w:rsid w:val="004F5E16"/>
    <w:rsid w:val="004F6EC3"/>
    <w:rsid w:val="004F78CC"/>
    <w:rsid w:val="005002CF"/>
    <w:rsid w:val="00501042"/>
    <w:rsid w:val="00501786"/>
    <w:rsid w:val="0050392D"/>
    <w:rsid w:val="00504BA6"/>
    <w:rsid w:val="00505CC8"/>
    <w:rsid w:val="00507B76"/>
    <w:rsid w:val="005107A2"/>
    <w:rsid w:val="00511C68"/>
    <w:rsid w:val="0051204B"/>
    <w:rsid w:val="00515847"/>
    <w:rsid w:val="00515B5D"/>
    <w:rsid w:val="00515C99"/>
    <w:rsid w:val="0052011B"/>
    <w:rsid w:val="0052049D"/>
    <w:rsid w:val="00525E5D"/>
    <w:rsid w:val="00526A9F"/>
    <w:rsid w:val="00530FD1"/>
    <w:rsid w:val="00535687"/>
    <w:rsid w:val="00535C3A"/>
    <w:rsid w:val="00536C30"/>
    <w:rsid w:val="00536D71"/>
    <w:rsid w:val="005414E9"/>
    <w:rsid w:val="0054404D"/>
    <w:rsid w:val="00546000"/>
    <w:rsid w:val="00546716"/>
    <w:rsid w:val="00546ECE"/>
    <w:rsid w:val="005502F0"/>
    <w:rsid w:val="005508E6"/>
    <w:rsid w:val="0055160E"/>
    <w:rsid w:val="005541DC"/>
    <w:rsid w:val="00555A81"/>
    <w:rsid w:val="00560A9D"/>
    <w:rsid w:val="005626F9"/>
    <w:rsid w:val="00563B0A"/>
    <w:rsid w:val="005648A0"/>
    <w:rsid w:val="00565A4F"/>
    <w:rsid w:val="00566C34"/>
    <w:rsid w:val="00567E91"/>
    <w:rsid w:val="00571209"/>
    <w:rsid w:val="00571DB0"/>
    <w:rsid w:val="00572475"/>
    <w:rsid w:val="00575F0B"/>
    <w:rsid w:val="005767A8"/>
    <w:rsid w:val="005773DE"/>
    <w:rsid w:val="00584738"/>
    <w:rsid w:val="005847F2"/>
    <w:rsid w:val="00585F78"/>
    <w:rsid w:val="00586F10"/>
    <w:rsid w:val="00587FA2"/>
    <w:rsid w:val="00593BEF"/>
    <w:rsid w:val="00593C39"/>
    <w:rsid w:val="00593D43"/>
    <w:rsid w:val="00595A46"/>
    <w:rsid w:val="00595DBF"/>
    <w:rsid w:val="00595EB5"/>
    <w:rsid w:val="00596976"/>
    <w:rsid w:val="005A3B6D"/>
    <w:rsid w:val="005A61D9"/>
    <w:rsid w:val="005B2C49"/>
    <w:rsid w:val="005B4D90"/>
    <w:rsid w:val="005B6E81"/>
    <w:rsid w:val="005B7883"/>
    <w:rsid w:val="005C06A7"/>
    <w:rsid w:val="005C50CE"/>
    <w:rsid w:val="005C5B41"/>
    <w:rsid w:val="005D1B0C"/>
    <w:rsid w:val="005D5670"/>
    <w:rsid w:val="005D64BE"/>
    <w:rsid w:val="005D6BDA"/>
    <w:rsid w:val="005D7E99"/>
    <w:rsid w:val="005E126A"/>
    <w:rsid w:val="005E414F"/>
    <w:rsid w:val="005E667D"/>
    <w:rsid w:val="005E7670"/>
    <w:rsid w:val="005E7BDF"/>
    <w:rsid w:val="005F0062"/>
    <w:rsid w:val="005F2F3B"/>
    <w:rsid w:val="005F55A4"/>
    <w:rsid w:val="005F7351"/>
    <w:rsid w:val="006034EF"/>
    <w:rsid w:val="00603BA3"/>
    <w:rsid w:val="006055F6"/>
    <w:rsid w:val="00605AF1"/>
    <w:rsid w:val="00606C43"/>
    <w:rsid w:val="00606ED7"/>
    <w:rsid w:val="006079A3"/>
    <w:rsid w:val="00610DDB"/>
    <w:rsid w:val="006116C2"/>
    <w:rsid w:val="0061230D"/>
    <w:rsid w:val="00615C5B"/>
    <w:rsid w:val="00616B71"/>
    <w:rsid w:val="00622321"/>
    <w:rsid w:val="00622DC8"/>
    <w:rsid w:val="0062374B"/>
    <w:rsid w:val="00623C0D"/>
    <w:rsid w:val="00624206"/>
    <w:rsid w:val="0062597C"/>
    <w:rsid w:val="006269C4"/>
    <w:rsid w:val="00631CA5"/>
    <w:rsid w:val="006320D6"/>
    <w:rsid w:val="006345E2"/>
    <w:rsid w:val="006365CC"/>
    <w:rsid w:val="006366AE"/>
    <w:rsid w:val="00641FEB"/>
    <w:rsid w:val="00642F4B"/>
    <w:rsid w:val="006459EE"/>
    <w:rsid w:val="00653D99"/>
    <w:rsid w:val="00654367"/>
    <w:rsid w:val="00655178"/>
    <w:rsid w:val="00655781"/>
    <w:rsid w:val="00655B1A"/>
    <w:rsid w:val="00661A4F"/>
    <w:rsid w:val="00662B82"/>
    <w:rsid w:val="00667875"/>
    <w:rsid w:val="0067254A"/>
    <w:rsid w:val="00672681"/>
    <w:rsid w:val="00672992"/>
    <w:rsid w:val="00672A36"/>
    <w:rsid w:val="00684DB0"/>
    <w:rsid w:val="00684E2B"/>
    <w:rsid w:val="00687636"/>
    <w:rsid w:val="006925D5"/>
    <w:rsid w:val="0069423A"/>
    <w:rsid w:val="0069605F"/>
    <w:rsid w:val="006977A5"/>
    <w:rsid w:val="006978FD"/>
    <w:rsid w:val="006A18B2"/>
    <w:rsid w:val="006A66E9"/>
    <w:rsid w:val="006B5217"/>
    <w:rsid w:val="006B5D69"/>
    <w:rsid w:val="006B7A0C"/>
    <w:rsid w:val="006B7D9B"/>
    <w:rsid w:val="006C1D02"/>
    <w:rsid w:val="006C3A7C"/>
    <w:rsid w:val="006C4AB6"/>
    <w:rsid w:val="006C5379"/>
    <w:rsid w:val="006C72AB"/>
    <w:rsid w:val="006D0140"/>
    <w:rsid w:val="006D09BB"/>
    <w:rsid w:val="006D3604"/>
    <w:rsid w:val="006D38CA"/>
    <w:rsid w:val="006D4E67"/>
    <w:rsid w:val="006D59FF"/>
    <w:rsid w:val="006D66AF"/>
    <w:rsid w:val="006D676C"/>
    <w:rsid w:val="006E04F8"/>
    <w:rsid w:val="006E4F80"/>
    <w:rsid w:val="006E61EE"/>
    <w:rsid w:val="006E691E"/>
    <w:rsid w:val="006E7915"/>
    <w:rsid w:val="006F1CF7"/>
    <w:rsid w:val="006F251D"/>
    <w:rsid w:val="006F33DD"/>
    <w:rsid w:val="006F61D5"/>
    <w:rsid w:val="00702AAA"/>
    <w:rsid w:val="00704BB3"/>
    <w:rsid w:val="00704E71"/>
    <w:rsid w:val="00705176"/>
    <w:rsid w:val="00706B86"/>
    <w:rsid w:val="00707193"/>
    <w:rsid w:val="00711B04"/>
    <w:rsid w:val="007120E9"/>
    <w:rsid w:val="0071215A"/>
    <w:rsid w:val="00714410"/>
    <w:rsid w:val="00715E76"/>
    <w:rsid w:val="007169A2"/>
    <w:rsid w:val="0072154F"/>
    <w:rsid w:val="00724F00"/>
    <w:rsid w:val="007264C0"/>
    <w:rsid w:val="00727FCA"/>
    <w:rsid w:val="00731EEF"/>
    <w:rsid w:val="00734A54"/>
    <w:rsid w:val="00735546"/>
    <w:rsid w:val="007365BC"/>
    <w:rsid w:val="0073715E"/>
    <w:rsid w:val="007409E0"/>
    <w:rsid w:val="007411E3"/>
    <w:rsid w:val="007425F3"/>
    <w:rsid w:val="00744960"/>
    <w:rsid w:val="00745625"/>
    <w:rsid w:val="00746DB2"/>
    <w:rsid w:val="00752907"/>
    <w:rsid w:val="007552F9"/>
    <w:rsid w:val="00757EF0"/>
    <w:rsid w:val="007604AF"/>
    <w:rsid w:val="00763AF4"/>
    <w:rsid w:val="007658EC"/>
    <w:rsid w:val="0076675D"/>
    <w:rsid w:val="0077154A"/>
    <w:rsid w:val="00771A69"/>
    <w:rsid w:val="00773AA5"/>
    <w:rsid w:val="00775CF2"/>
    <w:rsid w:val="0077778A"/>
    <w:rsid w:val="00782797"/>
    <w:rsid w:val="00784EEC"/>
    <w:rsid w:val="00786B95"/>
    <w:rsid w:val="007902EF"/>
    <w:rsid w:val="00792E78"/>
    <w:rsid w:val="00793B38"/>
    <w:rsid w:val="00793FC2"/>
    <w:rsid w:val="00796CDE"/>
    <w:rsid w:val="007A0516"/>
    <w:rsid w:val="007A18AA"/>
    <w:rsid w:val="007A2BFB"/>
    <w:rsid w:val="007A4BC9"/>
    <w:rsid w:val="007A55ED"/>
    <w:rsid w:val="007A6F46"/>
    <w:rsid w:val="007B00C2"/>
    <w:rsid w:val="007B07B0"/>
    <w:rsid w:val="007B17E9"/>
    <w:rsid w:val="007B32D1"/>
    <w:rsid w:val="007B545E"/>
    <w:rsid w:val="007B7143"/>
    <w:rsid w:val="007C240C"/>
    <w:rsid w:val="007C63DB"/>
    <w:rsid w:val="007C64B1"/>
    <w:rsid w:val="007D027A"/>
    <w:rsid w:val="007D0C95"/>
    <w:rsid w:val="007D4C5F"/>
    <w:rsid w:val="007D634D"/>
    <w:rsid w:val="007D7BD3"/>
    <w:rsid w:val="007E0FA3"/>
    <w:rsid w:val="007E2454"/>
    <w:rsid w:val="007E5366"/>
    <w:rsid w:val="007E75EA"/>
    <w:rsid w:val="007F08C6"/>
    <w:rsid w:val="007F3878"/>
    <w:rsid w:val="0080025B"/>
    <w:rsid w:val="0080083F"/>
    <w:rsid w:val="008011DE"/>
    <w:rsid w:val="00804164"/>
    <w:rsid w:val="00804BB2"/>
    <w:rsid w:val="008112AE"/>
    <w:rsid w:val="00815104"/>
    <w:rsid w:val="0082179A"/>
    <w:rsid w:val="00822CFB"/>
    <w:rsid w:val="0082585B"/>
    <w:rsid w:val="00826861"/>
    <w:rsid w:val="00830DCA"/>
    <w:rsid w:val="00831585"/>
    <w:rsid w:val="008327CB"/>
    <w:rsid w:val="00832E83"/>
    <w:rsid w:val="00833723"/>
    <w:rsid w:val="00833B99"/>
    <w:rsid w:val="008504E0"/>
    <w:rsid w:val="00851CE8"/>
    <w:rsid w:val="00851DDC"/>
    <w:rsid w:val="00852E1F"/>
    <w:rsid w:val="0085307B"/>
    <w:rsid w:val="008542FB"/>
    <w:rsid w:val="008556FF"/>
    <w:rsid w:val="0085646F"/>
    <w:rsid w:val="00860758"/>
    <w:rsid w:val="00860837"/>
    <w:rsid w:val="00867E9D"/>
    <w:rsid w:val="0087026F"/>
    <w:rsid w:val="008712A6"/>
    <w:rsid w:val="00871819"/>
    <w:rsid w:val="00871F9A"/>
    <w:rsid w:val="00875DA2"/>
    <w:rsid w:val="00877A33"/>
    <w:rsid w:val="008801B5"/>
    <w:rsid w:val="00881925"/>
    <w:rsid w:val="0088386E"/>
    <w:rsid w:val="00883CEC"/>
    <w:rsid w:val="008853B2"/>
    <w:rsid w:val="00891792"/>
    <w:rsid w:val="008931E2"/>
    <w:rsid w:val="00894E33"/>
    <w:rsid w:val="00894ECF"/>
    <w:rsid w:val="00897FE6"/>
    <w:rsid w:val="008A28B4"/>
    <w:rsid w:val="008A2A3A"/>
    <w:rsid w:val="008A3994"/>
    <w:rsid w:val="008B1DF5"/>
    <w:rsid w:val="008B21E0"/>
    <w:rsid w:val="008B2EB0"/>
    <w:rsid w:val="008B3DD9"/>
    <w:rsid w:val="008B5D99"/>
    <w:rsid w:val="008B5E6C"/>
    <w:rsid w:val="008B69FE"/>
    <w:rsid w:val="008B7805"/>
    <w:rsid w:val="008B7A70"/>
    <w:rsid w:val="008C0197"/>
    <w:rsid w:val="008C12FC"/>
    <w:rsid w:val="008C2F1A"/>
    <w:rsid w:val="008C3AEE"/>
    <w:rsid w:val="008C49F7"/>
    <w:rsid w:val="008C6519"/>
    <w:rsid w:val="008D092F"/>
    <w:rsid w:val="008D28AC"/>
    <w:rsid w:val="008D4EC5"/>
    <w:rsid w:val="008D5087"/>
    <w:rsid w:val="008D5146"/>
    <w:rsid w:val="008D5F4F"/>
    <w:rsid w:val="008D6B3A"/>
    <w:rsid w:val="008D78A0"/>
    <w:rsid w:val="008E0493"/>
    <w:rsid w:val="008E1919"/>
    <w:rsid w:val="008E1AF5"/>
    <w:rsid w:val="008E3B2E"/>
    <w:rsid w:val="008E5AC9"/>
    <w:rsid w:val="008E677B"/>
    <w:rsid w:val="008F5925"/>
    <w:rsid w:val="008F72A2"/>
    <w:rsid w:val="0090286F"/>
    <w:rsid w:val="009040A5"/>
    <w:rsid w:val="00906DC9"/>
    <w:rsid w:val="00911FD9"/>
    <w:rsid w:val="009121C1"/>
    <w:rsid w:val="00916228"/>
    <w:rsid w:val="00920751"/>
    <w:rsid w:val="0092102E"/>
    <w:rsid w:val="00927241"/>
    <w:rsid w:val="009300C4"/>
    <w:rsid w:val="00930AD9"/>
    <w:rsid w:val="00931DA0"/>
    <w:rsid w:val="00933631"/>
    <w:rsid w:val="0093367C"/>
    <w:rsid w:val="009340EC"/>
    <w:rsid w:val="00934858"/>
    <w:rsid w:val="009351F3"/>
    <w:rsid w:val="00935EE9"/>
    <w:rsid w:val="00936A35"/>
    <w:rsid w:val="0093778A"/>
    <w:rsid w:val="009404F6"/>
    <w:rsid w:val="00946520"/>
    <w:rsid w:val="009466C4"/>
    <w:rsid w:val="00954635"/>
    <w:rsid w:val="0095559E"/>
    <w:rsid w:val="00955CDB"/>
    <w:rsid w:val="0095690D"/>
    <w:rsid w:val="009571FA"/>
    <w:rsid w:val="0095767C"/>
    <w:rsid w:val="00960A2C"/>
    <w:rsid w:val="00960B0A"/>
    <w:rsid w:val="009612BE"/>
    <w:rsid w:val="00963A7E"/>
    <w:rsid w:val="00964DF5"/>
    <w:rsid w:val="0097024C"/>
    <w:rsid w:val="0097255E"/>
    <w:rsid w:val="00972A61"/>
    <w:rsid w:val="00972D47"/>
    <w:rsid w:val="00983457"/>
    <w:rsid w:val="00984731"/>
    <w:rsid w:val="00985CC8"/>
    <w:rsid w:val="00985DB8"/>
    <w:rsid w:val="00986B4E"/>
    <w:rsid w:val="009876F3"/>
    <w:rsid w:val="00993131"/>
    <w:rsid w:val="009A086A"/>
    <w:rsid w:val="009A404B"/>
    <w:rsid w:val="009A6D2C"/>
    <w:rsid w:val="009A7A62"/>
    <w:rsid w:val="009B2355"/>
    <w:rsid w:val="009B591D"/>
    <w:rsid w:val="009C1E57"/>
    <w:rsid w:val="009C3F56"/>
    <w:rsid w:val="009C463C"/>
    <w:rsid w:val="009C7739"/>
    <w:rsid w:val="009D15A2"/>
    <w:rsid w:val="009D45E6"/>
    <w:rsid w:val="009D603D"/>
    <w:rsid w:val="009E0C23"/>
    <w:rsid w:val="009E29E7"/>
    <w:rsid w:val="009E68D5"/>
    <w:rsid w:val="009F1EF0"/>
    <w:rsid w:val="009F715D"/>
    <w:rsid w:val="009F71D8"/>
    <w:rsid w:val="00A0085E"/>
    <w:rsid w:val="00A008E3"/>
    <w:rsid w:val="00A02498"/>
    <w:rsid w:val="00A06B39"/>
    <w:rsid w:val="00A07C1B"/>
    <w:rsid w:val="00A10AAE"/>
    <w:rsid w:val="00A13796"/>
    <w:rsid w:val="00A13857"/>
    <w:rsid w:val="00A166B9"/>
    <w:rsid w:val="00A16F82"/>
    <w:rsid w:val="00A233B1"/>
    <w:rsid w:val="00A25BD7"/>
    <w:rsid w:val="00A261B0"/>
    <w:rsid w:val="00A31E05"/>
    <w:rsid w:val="00A32684"/>
    <w:rsid w:val="00A32A03"/>
    <w:rsid w:val="00A344F9"/>
    <w:rsid w:val="00A34D7E"/>
    <w:rsid w:val="00A35F76"/>
    <w:rsid w:val="00A3692C"/>
    <w:rsid w:val="00A36DAC"/>
    <w:rsid w:val="00A37256"/>
    <w:rsid w:val="00A37A71"/>
    <w:rsid w:val="00A37CA8"/>
    <w:rsid w:val="00A402BC"/>
    <w:rsid w:val="00A41549"/>
    <w:rsid w:val="00A42965"/>
    <w:rsid w:val="00A468DB"/>
    <w:rsid w:val="00A50038"/>
    <w:rsid w:val="00A50AA0"/>
    <w:rsid w:val="00A51EEA"/>
    <w:rsid w:val="00A52A37"/>
    <w:rsid w:val="00A53C19"/>
    <w:rsid w:val="00A5411E"/>
    <w:rsid w:val="00A569F5"/>
    <w:rsid w:val="00A56CEE"/>
    <w:rsid w:val="00A570C9"/>
    <w:rsid w:val="00A628EC"/>
    <w:rsid w:val="00A62E09"/>
    <w:rsid w:val="00A63B63"/>
    <w:rsid w:val="00A6581C"/>
    <w:rsid w:val="00A67030"/>
    <w:rsid w:val="00A677D5"/>
    <w:rsid w:val="00A67877"/>
    <w:rsid w:val="00A7420E"/>
    <w:rsid w:val="00A75D25"/>
    <w:rsid w:val="00A76C7C"/>
    <w:rsid w:val="00A77506"/>
    <w:rsid w:val="00A816D7"/>
    <w:rsid w:val="00A8310F"/>
    <w:rsid w:val="00A85548"/>
    <w:rsid w:val="00A86ACB"/>
    <w:rsid w:val="00A87484"/>
    <w:rsid w:val="00A90D3C"/>
    <w:rsid w:val="00A91065"/>
    <w:rsid w:val="00A93478"/>
    <w:rsid w:val="00A9541F"/>
    <w:rsid w:val="00A95976"/>
    <w:rsid w:val="00A95B6F"/>
    <w:rsid w:val="00A97076"/>
    <w:rsid w:val="00AA291F"/>
    <w:rsid w:val="00AA67AE"/>
    <w:rsid w:val="00AB0FC1"/>
    <w:rsid w:val="00AB1067"/>
    <w:rsid w:val="00AB22AA"/>
    <w:rsid w:val="00AB2FE0"/>
    <w:rsid w:val="00AB3FD7"/>
    <w:rsid w:val="00AB4F9C"/>
    <w:rsid w:val="00AB54FB"/>
    <w:rsid w:val="00AC3ABA"/>
    <w:rsid w:val="00AC4489"/>
    <w:rsid w:val="00AC45A6"/>
    <w:rsid w:val="00AC5205"/>
    <w:rsid w:val="00AC59CE"/>
    <w:rsid w:val="00AD35B5"/>
    <w:rsid w:val="00AD6ED3"/>
    <w:rsid w:val="00AD7513"/>
    <w:rsid w:val="00AE11A0"/>
    <w:rsid w:val="00AE1A28"/>
    <w:rsid w:val="00AE3D42"/>
    <w:rsid w:val="00AE4DB6"/>
    <w:rsid w:val="00AE6654"/>
    <w:rsid w:val="00AE7FB9"/>
    <w:rsid w:val="00AF3D24"/>
    <w:rsid w:val="00AF6625"/>
    <w:rsid w:val="00AF795E"/>
    <w:rsid w:val="00B0105D"/>
    <w:rsid w:val="00B11BD7"/>
    <w:rsid w:val="00B1253B"/>
    <w:rsid w:val="00B12BEB"/>
    <w:rsid w:val="00B1575A"/>
    <w:rsid w:val="00B16E54"/>
    <w:rsid w:val="00B33123"/>
    <w:rsid w:val="00B33340"/>
    <w:rsid w:val="00B349AB"/>
    <w:rsid w:val="00B428B5"/>
    <w:rsid w:val="00B435E5"/>
    <w:rsid w:val="00B44D18"/>
    <w:rsid w:val="00B45299"/>
    <w:rsid w:val="00B458A2"/>
    <w:rsid w:val="00B46186"/>
    <w:rsid w:val="00B4687F"/>
    <w:rsid w:val="00B47078"/>
    <w:rsid w:val="00B50A09"/>
    <w:rsid w:val="00B50C0C"/>
    <w:rsid w:val="00B51A34"/>
    <w:rsid w:val="00B52418"/>
    <w:rsid w:val="00B53B54"/>
    <w:rsid w:val="00B60142"/>
    <w:rsid w:val="00B609DF"/>
    <w:rsid w:val="00B64A28"/>
    <w:rsid w:val="00B665C5"/>
    <w:rsid w:val="00B67287"/>
    <w:rsid w:val="00B7295C"/>
    <w:rsid w:val="00B7409E"/>
    <w:rsid w:val="00B74C04"/>
    <w:rsid w:val="00B75449"/>
    <w:rsid w:val="00B75B32"/>
    <w:rsid w:val="00B766C3"/>
    <w:rsid w:val="00B81A12"/>
    <w:rsid w:val="00B81FEF"/>
    <w:rsid w:val="00B83E02"/>
    <w:rsid w:val="00B843FC"/>
    <w:rsid w:val="00B86549"/>
    <w:rsid w:val="00B915F9"/>
    <w:rsid w:val="00B916EF"/>
    <w:rsid w:val="00B91CAB"/>
    <w:rsid w:val="00B95646"/>
    <w:rsid w:val="00B9566F"/>
    <w:rsid w:val="00B95F99"/>
    <w:rsid w:val="00BA65FA"/>
    <w:rsid w:val="00BB2012"/>
    <w:rsid w:val="00BB39CF"/>
    <w:rsid w:val="00BB47CF"/>
    <w:rsid w:val="00BB601D"/>
    <w:rsid w:val="00BB7BB9"/>
    <w:rsid w:val="00BC0AB4"/>
    <w:rsid w:val="00BC1D04"/>
    <w:rsid w:val="00BC36BB"/>
    <w:rsid w:val="00BC463E"/>
    <w:rsid w:val="00BC61D4"/>
    <w:rsid w:val="00BC77BE"/>
    <w:rsid w:val="00BC7982"/>
    <w:rsid w:val="00BD08C3"/>
    <w:rsid w:val="00BD13CD"/>
    <w:rsid w:val="00BD1C87"/>
    <w:rsid w:val="00BD2E53"/>
    <w:rsid w:val="00BD35BC"/>
    <w:rsid w:val="00BD760A"/>
    <w:rsid w:val="00BE0097"/>
    <w:rsid w:val="00BE08BB"/>
    <w:rsid w:val="00BE0DD4"/>
    <w:rsid w:val="00BE1BB8"/>
    <w:rsid w:val="00BE20A2"/>
    <w:rsid w:val="00BE2966"/>
    <w:rsid w:val="00BE4CBE"/>
    <w:rsid w:val="00BE613B"/>
    <w:rsid w:val="00BF110F"/>
    <w:rsid w:val="00BF480C"/>
    <w:rsid w:val="00BF50F2"/>
    <w:rsid w:val="00BF66C6"/>
    <w:rsid w:val="00BF6C48"/>
    <w:rsid w:val="00BF7B6B"/>
    <w:rsid w:val="00C0713D"/>
    <w:rsid w:val="00C077F2"/>
    <w:rsid w:val="00C07DA6"/>
    <w:rsid w:val="00C1107F"/>
    <w:rsid w:val="00C115B5"/>
    <w:rsid w:val="00C11AB6"/>
    <w:rsid w:val="00C144BE"/>
    <w:rsid w:val="00C15A22"/>
    <w:rsid w:val="00C1651D"/>
    <w:rsid w:val="00C221EF"/>
    <w:rsid w:val="00C2496E"/>
    <w:rsid w:val="00C26B43"/>
    <w:rsid w:val="00C26FE6"/>
    <w:rsid w:val="00C275A0"/>
    <w:rsid w:val="00C305CE"/>
    <w:rsid w:val="00C3137B"/>
    <w:rsid w:val="00C37745"/>
    <w:rsid w:val="00C42ABA"/>
    <w:rsid w:val="00C43839"/>
    <w:rsid w:val="00C44346"/>
    <w:rsid w:val="00C446E2"/>
    <w:rsid w:val="00C44CC2"/>
    <w:rsid w:val="00C503E0"/>
    <w:rsid w:val="00C50408"/>
    <w:rsid w:val="00C514BF"/>
    <w:rsid w:val="00C559E1"/>
    <w:rsid w:val="00C56C2A"/>
    <w:rsid w:val="00C605B2"/>
    <w:rsid w:val="00C60DCD"/>
    <w:rsid w:val="00C617E6"/>
    <w:rsid w:val="00C627BC"/>
    <w:rsid w:val="00C64618"/>
    <w:rsid w:val="00C64ECB"/>
    <w:rsid w:val="00C6534E"/>
    <w:rsid w:val="00C65F81"/>
    <w:rsid w:val="00C66C47"/>
    <w:rsid w:val="00C67A42"/>
    <w:rsid w:val="00C7047E"/>
    <w:rsid w:val="00C75238"/>
    <w:rsid w:val="00C80DB7"/>
    <w:rsid w:val="00C834EE"/>
    <w:rsid w:val="00C8550F"/>
    <w:rsid w:val="00C859F1"/>
    <w:rsid w:val="00C8623A"/>
    <w:rsid w:val="00C91704"/>
    <w:rsid w:val="00C9700F"/>
    <w:rsid w:val="00C97CBC"/>
    <w:rsid w:val="00C97CD1"/>
    <w:rsid w:val="00CA15FE"/>
    <w:rsid w:val="00CA5404"/>
    <w:rsid w:val="00CA56C3"/>
    <w:rsid w:val="00CA68D2"/>
    <w:rsid w:val="00CB29B3"/>
    <w:rsid w:val="00CB2F6B"/>
    <w:rsid w:val="00CB6A83"/>
    <w:rsid w:val="00CB7AF6"/>
    <w:rsid w:val="00CC1195"/>
    <w:rsid w:val="00CC123A"/>
    <w:rsid w:val="00CC2735"/>
    <w:rsid w:val="00CC432E"/>
    <w:rsid w:val="00CC5E56"/>
    <w:rsid w:val="00CC6B17"/>
    <w:rsid w:val="00CC7C44"/>
    <w:rsid w:val="00CD070F"/>
    <w:rsid w:val="00CD4FB6"/>
    <w:rsid w:val="00CD527B"/>
    <w:rsid w:val="00CD6547"/>
    <w:rsid w:val="00CD79C1"/>
    <w:rsid w:val="00CE46A8"/>
    <w:rsid w:val="00CE4D48"/>
    <w:rsid w:val="00CE68E8"/>
    <w:rsid w:val="00CF00D1"/>
    <w:rsid w:val="00CF11BB"/>
    <w:rsid w:val="00CF36B1"/>
    <w:rsid w:val="00CF5F15"/>
    <w:rsid w:val="00D004FC"/>
    <w:rsid w:val="00D02C98"/>
    <w:rsid w:val="00D04747"/>
    <w:rsid w:val="00D04B02"/>
    <w:rsid w:val="00D06225"/>
    <w:rsid w:val="00D068AB"/>
    <w:rsid w:val="00D0699A"/>
    <w:rsid w:val="00D06B26"/>
    <w:rsid w:val="00D11824"/>
    <w:rsid w:val="00D126FF"/>
    <w:rsid w:val="00D13996"/>
    <w:rsid w:val="00D14690"/>
    <w:rsid w:val="00D14C0D"/>
    <w:rsid w:val="00D20241"/>
    <w:rsid w:val="00D21497"/>
    <w:rsid w:val="00D25CC1"/>
    <w:rsid w:val="00D26977"/>
    <w:rsid w:val="00D274D4"/>
    <w:rsid w:val="00D32E31"/>
    <w:rsid w:val="00D361D4"/>
    <w:rsid w:val="00D36A8D"/>
    <w:rsid w:val="00D40B00"/>
    <w:rsid w:val="00D4140D"/>
    <w:rsid w:val="00D41730"/>
    <w:rsid w:val="00D422D1"/>
    <w:rsid w:val="00D42A3C"/>
    <w:rsid w:val="00D43AD4"/>
    <w:rsid w:val="00D44E1D"/>
    <w:rsid w:val="00D4641D"/>
    <w:rsid w:val="00D466C7"/>
    <w:rsid w:val="00D47BC4"/>
    <w:rsid w:val="00D513BE"/>
    <w:rsid w:val="00D51594"/>
    <w:rsid w:val="00D54782"/>
    <w:rsid w:val="00D55679"/>
    <w:rsid w:val="00D57597"/>
    <w:rsid w:val="00D60DAD"/>
    <w:rsid w:val="00D61DCD"/>
    <w:rsid w:val="00D65FFB"/>
    <w:rsid w:val="00D67EA2"/>
    <w:rsid w:val="00D7141F"/>
    <w:rsid w:val="00D769B2"/>
    <w:rsid w:val="00D81DA2"/>
    <w:rsid w:val="00D83A04"/>
    <w:rsid w:val="00D8659A"/>
    <w:rsid w:val="00D90E28"/>
    <w:rsid w:val="00D91600"/>
    <w:rsid w:val="00D937E8"/>
    <w:rsid w:val="00D96D25"/>
    <w:rsid w:val="00DA31E6"/>
    <w:rsid w:val="00DA406A"/>
    <w:rsid w:val="00DB0DB3"/>
    <w:rsid w:val="00DB4159"/>
    <w:rsid w:val="00DB4788"/>
    <w:rsid w:val="00DB4C58"/>
    <w:rsid w:val="00DB557F"/>
    <w:rsid w:val="00DB7567"/>
    <w:rsid w:val="00DC103A"/>
    <w:rsid w:val="00DC7724"/>
    <w:rsid w:val="00DD4507"/>
    <w:rsid w:val="00DD45D1"/>
    <w:rsid w:val="00DD5A3F"/>
    <w:rsid w:val="00DE04D7"/>
    <w:rsid w:val="00DE27C2"/>
    <w:rsid w:val="00DE5A2F"/>
    <w:rsid w:val="00DE7655"/>
    <w:rsid w:val="00DF2015"/>
    <w:rsid w:val="00DF2BBD"/>
    <w:rsid w:val="00DF49DC"/>
    <w:rsid w:val="00E00C33"/>
    <w:rsid w:val="00E01790"/>
    <w:rsid w:val="00E03632"/>
    <w:rsid w:val="00E03B2E"/>
    <w:rsid w:val="00E0462E"/>
    <w:rsid w:val="00E04D2C"/>
    <w:rsid w:val="00E05025"/>
    <w:rsid w:val="00E0561E"/>
    <w:rsid w:val="00E06831"/>
    <w:rsid w:val="00E06D27"/>
    <w:rsid w:val="00E079D8"/>
    <w:rsid w:val="00E10B14"/>
    <w:rsid w:val="00E15E5E"/>
    <w:rsid w:val="00E179E3"/>
    <w:rsid w:val="00E17FAA"/>
    <w:rsid w:val="00E200CB"/>
    <w:rsid w:val="00E20BEA"/>
    <w:rsid w:val="00E21481"/>
    <w:rsid w:val="00E245BE"/>
    <w:rsid w:val="00E2701A"/>
    <w:rsid w:val="00E325D7"/>
    <w:rsid w:val="00E33321"/>
    <w:rsid w:val="00E341CE"/>
    <w:rsid w:val="00E35073"/>
    <w:rsid w:val="00E370C8"/>
    <w:rsid w:val="00E37B35"/>
    <w:rsid w:val="00E40D32"/>
    <w:rsid w:val="00E429A5"/>
    <w:rsid w:val="00E435B1"/>
    <w:rsid w:val="00E43E1D"/>
    <w:rsid w:val="00E44823"/>
    <w:rsid w:val="00E45211"/>
    <w:rsid w:val="00E46143"/>
    <w:rsid w:val="00E52807"/>
    <w:rsid w:val="00E54007"/>
    <w:rsid w:val="00E55676"/>
    <w:rsid w:val="00E5592C"/>
    <w:rsid w:val="00E572DD"/>
    <w:rsid w:val="00E6344D"/>
    <w:rsid w:val="00E70258"/>
    <w:rsid w:val="00E70A50"/>
    <w:rsid w:val="00E71C1B"/>
    <w:rsid w:val="00E7239C"/>
    <w:rsid w:val="00E72FEC"/>
    <w:rsid w:val="00E73E0E"/>
    <w:rsid w:val="00E8079E"/>
    <w:rsid w:val="00E80F16"/>
    <w:rsid w:val="00E82FFF"/>
    <w:rsid w:val="00E85842"/>
    <w:rsid w:val="00E86878"/>
    <w:rsid w:val="00E91419"/>
    <w:rsid w:val="00E91566"/>
    <w:rsid w:val="00E9384F"/>
    <w:rsid w:val="00E93C91"/>
    <w:rsid w:val="00E944A7"/>
    <w:rsid w:val="00E9552D"/>
    <w:rsid w:val="00E95D9D"/>
    <w:rsid w:val="00E9729A"/>
    <w:rsid w:val="00E97B1B"/>
    <w:rsid w:val="00EA3139"/>
    <w:rsid w:val="00EA4167"/>
    <w:rsid w:val="00EA5811"/>
    <w:rsid w:val="00EA7C86"/>
    <w:rsid w:val="00EB0DF8"/>
    <w:rsid w:val="00EB30F0"/>
    <w:rsid w:val="00EB4282"/>
    <w:rsid w:val="00EB48A3"/>
    <w:rsid w:val="00EC2D96"/>
    <w:rsid w:val="00EC34D9"/>
    <w:rsid w:val="00EC52D8"/>
    <w:rsid w:val="00ED2199"/>
    <w:rsid w:val="00ED4F68"/>
    <w:rsid w:val="00ED77E6"/>
    <w:rsid w:val="00EE2187"/>
    <w:rsid w:val="00EE369E"/>
    <w:rsid w:val="00EF3CEE"/>
    <w:rsid w:val="00EF6114"/>
    <w:rsid w:val="00EF62EE"/>
    <w:rsid w:val="00F002C1"/>
    <w:rsid w:val="00F05422"/>
    <w:rsid w:val="00F05D92"/>
    <w:rsid w:val="00F067B3"/>
    <w:rsid w:val="00F07198"/>
    <w:rsid w:val="00F12DAB"/>
    <w:rsid w:val="00F14143"/>
    <w:rsid w:val="00F15E9C"/>
    <w:rsid w:val="00F1744F"/>
    <w:rsid w:val="00F27602"/>
    <w:rsid w:val="00F300F7"/>
    <w:rsid w:val="00F35FF5"/>
    <w:rsid w:val="00F41495"/>
    <w:rsid w:val="00F422D6"/>
    <w:rsid w:val="00F4232A"/>
    <w:rsid w:val="00F44619"/>
    <w:rsid w:val="00F5180C"/>
    <w:rsid w:val="00F546D1"/>
    <w:rsid w:val="00F552F6"/>
    <w:rsid w:val="00F63583"/>
    <w:rsid w:val="00F64952"/>
    <w:rsid w:val="00F663B9"/>
    <w:rsid w:val="00F67372"/>
    <w:rsid w:val="00F67787"/>
    <w:rsid w:val="00F70CEB"/>
    <w:rsid w:val="00F72720"/>
    <w:rsid w:val="00F735B7"/>
    <w:rsid w:val="00F73C08"/>
    <w:rsid w:val="00F7407A"/>
    <w:rsid w:val="00F80A6E"/>
    <w:rsid w:val="00F80F48"/>
    <w:rsid w:val="00F82B8E"/>
    <w:rsid w:val="00F82BDD"/>
    <w:rsid w:val="00F83184"/>
    <w:rsid w:val="00F83674"/>
    <w:rsid w:val="00F87626"/>
    <w:rsid w:val="00F878D7"/>
    <w:rsid w:val="00F91A40"/>
    <w:rsid w:val="00F94A7F"/>
    <w:rsid w:val="00F97C10"/>
    <w:rsid w:val="00FA0EE9"/>
    <w:rsid w:val="00FA33F3"/>
    <w:rsid w:val="00FA3468"/>
    <w:rsid w:val="00FA3887"/>
    <w:rsid w:val="00FA467F"/>
    <w:rsid w:val="00FB223A"/>
    <w:rsid w:val="00FC1C88"/>
    <w:rsid w:val="00FC1F26"/>
    <w:rsid w:val="00FC4759"/>
    <w:rsid w:val="00FD425C"/>
    <w:rsid w:val="00FD48A1"/>
    <w:rsid w:val="00FD48E7"/>
    <w:rsid w:val="00FD4B72"/>
    <w:rsid w:val="00FD54EE"/>
    <w:rsid w:val="00FD6A65"/>
    <w:rsid w:val="00FE1799"/>
    <w:rsid w:val="00FE48EF"/>
    <w:rsid w:val="00FE5837"/>
    <w:rsid w:val="00FF0A45"/>
    <w:rsid w:val="00FF405F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554DD06-3DB5-4E6D-9938-8286459F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5E3F"/>
    <w:rPr>
      <w:sz w:val="24"/>
      <w:szCs w:val="24"/>
    </w:rPr>
  </w:style>
  <w:style w:type="paragraph" w:styleId="1">
    <w:name w:val="heading 1"/>
    <w:basedOn w:val="a0"/>
    <w:next w:val="a0"/>
    <w:qFormat/>
    <w:rsid w:val="00405E3F"/>
    <w:pPr>
      <w:keepNext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405E3F"/>
    <w:pPr>
      <w:keepNext/>
      <w:spacing w:line="360" w:lineRule="auto"/>
      <w:ind w:left="360"/>
      <w:jc w:val="center"/>
      <w:outlineLvl w:val="1"/>
    </w:pPr>
    <w:rPr>
      <w:b/>
      <w:snapToGrid w:val="0"/>
      <w:sz w:val="30"/>
    </w:rPr>
  </w:style>
  <w:style w:type="paragraph" w:styleId="3">
    <w:name w:val="heading 3"/>
    <w:basedOn w:val="a0"/>
    <w:next w:val="a0"/>
    <w:qFormat/>
    <w:rsid w:val="00405E3F"/>
    <w:pPr>
      <w:keepNext/>
      <w:spacing w:line="360" w:lineRule="auto"/>
      <w:ind w:left="-284"/>
      <w:jc w:val="center"/>
      <w:outlineLvl w:val="2"/>
    </w:pPr>
    <w:rPr>
      <w:b/>
      <w:sz w:val="40"/>
      <w:szCs w:val="20"/>
      <w:lang w:val="en-US"/>
    </w:rPr>
  </w:style>
  <w:style w:type="paragraph" w:styleId="4">
    <w:name w:val="heading 4"/>
    <w:basedOn w:val="a0"/>
    <w:next w:val="a0"/>
    <w:qFormat/>
    <w:rsid w:val="00405E3F"/>
    <w:pPr>
      <w:keepNext/>
      <w:jc w:val="center"/>
      <w:outlineLvl w:val="3"/>
    </w:pPr>
    <w:rPr>
      <w:b/>
      <w:snapToGrid w:val="0"/>
      <w:sz w:val="28"/>
      <w:szCs w:val="20"/>
    </w:rPr>
  </w:style>
  <w:style w:type="paragraph" w:styleId="5">
    <w:name w:val="heading 5"/>
    <w:basedOn w:val="a0"/>
    <w:next w:val="a0"/>
    <w:link w:val="50"/>
    <w:qFormat/>
    <w:rsid w:val="00405E3F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4"/>
    </w:pPr>
    <w:rPr>
      <w:rFonts w:ascii="Arial" w:hAnsi="Arial"/>
      <w:b/>
      <w:bCs/>
      <w:sz w:val="22"/>
      <w:szCs w:val="26"/>
    </w:rPr>
  </w:style>
  <w:style w:type="paragraph" w:styleId="6">
    <w:name w:val="heading 6"/>
    <w:basedOn w:val="a0"/>
    <w:next w:val="a0"/>
    <w:qFormat/>
    <w:rsid w:val="0062232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0"/>
    <w:next w:val="a0"/>
    <w:qFormat/>
    <w:rsid w:val="007A6F46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405E3F"/>
    <w:pPr>
      <w:keepNext/>
      <w:ind w:left="27"/>
      <w:outlineLvl w:val="8"/>
    </w:pPr>
    <w:rPr>
      <w:bCs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ndele">
    <w:name w:val="Стиль маркиров andele"/>
    <w:basedOn w:val="a0"/>
    <w:rsid w:val="00405E3F"/>
    <w:pPr>
      <w:widowControl w:val="0"/>
      <w:autoSpaceDE w:val="0"/>
      <w:autoSpaceDN w:val="0"/>
      <w:adjustRightInd w:val="0"/>
      <w:spacing w:line="260" w:lineRule="auto"/>
      <w:jc w:val="both"/>
    </w:pPr>
    <w:rPr>
      <w:rFonts w:ascii="Andale Mono" w:hAnsi="Andale Mono"/>
      <w:sz w:val="20"/>
      <w:szCs w:val="22"/>
    </w:rPr>
  </w:style>
  <w:style w:type="paragraph" w:customStyle="1" w:styleId="andele0">
    <w:name w:val="Стиль andele"/>
    <w:basedOn w:val="a0"/>
    <w:rsid w:val="00405E3F"/>
    <w:pPr>
      <w:widowControl w:val="0"/>
      <w:autoSpaceDE w:val="0"/>
      <w:autoSpaceDN w:val="0"/>
      <w:adjustRightInd w:val="0"/>
      <w:spacing w:line="260" w:lineRule="auto"/>
      <w:ind w:firstLine="640"/>
      <w:jc w:val="both"/>
    </w:pPr>
    <w:rPr>
      <w:rFonts w:ascii="Arial" w:hAnsi="Arial"/>
      <w:sz w:val="22"/>
      <w:szCs w:val="22"/>
    </w:rPr>
  </w:style>
  <w:style w:type="paragraph" w:customStyle="1" w:styleId="andale">
    <w:name w:val="Стиль andale"/>
    <w:basedOn w:val="a0"/>
    <w:rsid w:val="00405E3F"/>
    <w:pPr>
      <w:widowControl w:val="0"/>
      <w:autoSpaceDE w:val="0"/>
      <w:autoSpaceDN w:val="0"/>
      <w:adjustRightInd w:val="0"/>
      <w:spacing w:line="260" w:lineRule="auto"/>
      <w:ind w:firstLine="640"/>
      <w:jc w:val="both"/>
    </w:pPr>
    <w:rPr>
      <w:rFonts w:ascii="Arial" w:hAnsi="Arial"/>
      <w:sz w:val="22"/>
      <w:szCs w:val="22"/>
    </w:rPr>
  </w:style>
  <w:style w:type="paragraph" w:customStyle="1" w:styleId="andale0">
    <w:name w:val="Стиль маркиров andale"/>
    <w:basedOn w:val="a0"/>
    <w:rsid w:val="00405E3F"/>
    <w:pPr>
      <w:widowControl w:val="0"/>
      <w:autoSpaceDE w:val="0"/>
      <w:autoSpaceDN w:val="0"/>
      <w:adjustRightInd w:val="0"/>
      <w:spacing w:line="260" w:lineRule="auto"/>
      <w:jc w:val="both"/>
    </w:pPr>
    <w:rPr>
      <w:rFonts w:ascii="Andale Mono" w:hAnsi="Andale Mono"/>
      <w:sz w:val="20"/>
      <w:szCs w:val="22"/>
    </w:rPr>
  </w:style>
  <w:style w:type="paragraph" w:customStyle="1" w:styleId="Aandale">
    <w:name w:val="A Стиль andale"/>
    <w:basedOn w:val="a0"/>
    <w:rsid w:val="00405E3F"/>
    <w:pPr>
      <w:widowControl w:val="0"/>
      <w:autoSpaceDE w:val="0"/>
      <w:autoSpaceDN w:val="0"/>
      <w:adjustRightInd w:val="0"/>
      <w:spacing w:line="260" w:lineRule="auto"/>
      <w:ind w:firstLine="640"/>
      <w:jc w:val="both"/>
    </w:pPr>
    <w:rPr>
      <w:rFonts w:ascii="Andale Mono" w:hAnsi="Andale Mono"/>
      <w:sz w:val="22"/>
      <w:szCs w:val="22"/>
    </w:rPr>
  </w:style>
  <w:style w:type="paragraph" w:customStyle="1" w:styleId="Aandale0">
    <w:name w:val="A Стиль маркиров andale"/>
    <w:basedOn w:val="a0"/>
    <w:autoRedefine/>
    <w:rsid w:val="00405E3F"/>
    <w:pPr>
      <w:widowControl w:val="0"/>
      <w:autoSpaceDE w:val="0"/>
      <w:autoSpaceDN w:val="0"/>
      <w:adjustRightInd w:val="0"/>
      <w:spacing w:line="260" w:lineRule="auto"/>
      <w:jc w:val="both"/>
    </w:pPr>
    <w:rPr>
      <w:rFonts w:ascii="Andale Mono" w:hAnsi="Andale Mono"/>
      <w:sz w:val="20"/>
      <w:szCs w:val="22"/>
    </w:rPr>
  </w:style>
  <w:style w:type="paragraph" w:customStyle="1" w:styleId="10">
    <w:name w:val="Стиль1"/>
    <w:basedOn w:val="Aandale"/>
    <w:rsid w:val="00405E3F"/>
  </w:style>
  <w:style w:type="paragraph" w:styleId="a4">
    <w:name w:val="Title"/>
    <w:basedOn w:val="a0"/>
    <w:qFormat/>
    <w:rsid w:val="00405E3F"/>
    <w:pPr>
      <w:spacing w:line="520" w:lineRule="auto"/>
      <w:ind w:firstLine="380"/>
      <w:jc w:val="center"/>
    </w:pPr>
    <w:rPr>
      <w:snapToGrid w:val="0"/>
      <w:sz w:val="28"/>
    </w:rPr>
  </w:style>
  <w:style w:type="paragraph" w:styleId="a5">
    <w:name w:val="Block Text"/>
    <w:basedOn w:val="a0"/>
    <w:rsid w:val="00405E3F"/>
    <w:pPr>
      <w:tabs>
        <w:tab w:val="num" w:pos="284"/>
      </w:tabs>
      <w:spacing w:before="120" w:after="120" w:line="360" w:lineRule="auto"/>
      <w:ind w:left="284" w:right="142" w:firstLine="494"/>
    </w:pPr>
  </w:style>
  <w:style w:type="paragraph" w:styleId="a6">
    <w:name w:val="Plain Text"/>
    <w:basedOn w:val="a0"/>
    <w:rsid w:val="00405E3F"/>
    <w:rPr>
      <w:rFonts w:ascii="Courier New" w:hAnsi="Courier New"/>
    </w:rPr>
  </w:style>
  <w:style w:type="paragraph" w:customStyle="1" w:styleId="xl54">
    <w:name w:val="xl54"/>
    <w:basedOn w:val="a0"/>
    <w:rsid w:val="00405E3F"/>
    <w:pPr>
      <w:spacing w:before="100" w:beforeAutospacing="1" w:after="100" w:afterAutospacing="1"/>
    </w:pPr>
    <w:rPr>
      <w:rFonts w:ascii="Arial" w:hAnsi="Arial"/>
      <w:b/>
      <w:bCs/>
    </w:rPr>
  </w:style>
  <w:style w:type="paragraph" w:styleId="a7">
    <w:name w:val="header"/>
    <w:basedOn w:val="a0"/>
    <w:rsid w:val="00405E3F"/>
    <w:pPr>
      <w:tabs>
        <w:tab w:val="center" w:pos="4153"/>
        <w:tab w:val="right" w:pos="8306"/>
      </w:tabs>
    </w:pPr>
  </w:style>
  <w:style w:type="paragraph" w:styleId="30">
    <w:name w:val="Body Text 3"/>
    <w:basedOn w:val="a0"/>
    <w:rsid w:val="00405E3F"/>
    <w:pPr>
      <w:jc w:val="center"/>
    </w:pPr>
    <w:rPr>
      <w:rFonts w:ascii="Arial" w:hAnsi="Arial"/>
      <w:b/>
      <w:bCs/>
    </w:rPr>
  </w:style>
  <w:style w:type="character" w:styleId="a8">
    <w:name w:val="page number"/>
    <w:basedOn w:val="a1"/>
    <w:rsid w:val="00405E3F"/>
  </w:style>
  <w:style w:type="paragraph" w:styleId="a9">
    <w:name w:val="Body Text Indent"/>
    <w:basedOn w:val="a0"/>
    <w:rsid w:val="00405E3F"/>
    <w:pPr>
      <w:tabs>
        <w:tab w:val="num" w:pos="1498"/>
      </w:tabs>
      <w:spacing w:line="360" w:lineRule="auto"/>
      <w:ind w:right="142" w:firstLine="709"/>
      <w:jc w:val="both"/>
    </w:pPr>
  </w:style>
  <w:style w:type="character" w:styleId="aa">
    <w:name w:val="annotation reference"/>
    <w:semiHidden/>
    <w:rsid w:val="00405E3F"/>
    <w:rPr>
      <w:sz w:val="16"/>
      <w:szCs w:val="16"/>
    </w:rPr>
  </w:style>
  <w:style w:type="paragraph" w:styleId="ab">
    <w:name w:val="annotation text"/>
    <w:basedOn w:val="a0"/>
    <w:link w:val="ac"/>
    <w:semiHidden/>
    <w:rsid w:val="00405E3F"/>
    <w:rPr>
      <w:sz w:val="20"/>
      <w:szCs w:val="20"/>
    </w:rPr>
  </w:style>
  <w:style w:type="paragraph" w:styleId="ad">
    <w:name w:val="footer"/>
    <w:basedOn w:val="a0"/>
    <w:rsid w:val="00405E3F"/>
    <w:pPr>
      <w:tabs>
        <w:tab w:val="center" w:pos="4677"/>
        <w:tab w:val="right" w:pos="9355"/>
      </w:tabs>
    </w:pPr>
  </w:style>
  <w:style w:type="paragraph" w:customStyle="1" w:styleId="11">
    <w:name w:val="заголовок 1"/>
    <w:basedOn w:val="a0"/>
    <w:next w:val="a0"/>
    <w:rsid w:val="00405E3F"/>
    <w:pPr>
      <w:keepNext/>
      <w:jc w:val="center"/>
    </w:pPr>
    <w:rPr>
      <w:b/>
      <w:snapToGrid w:val="0"/>
      <w:sz w:val="32"/>
      <w:szCs w:val="20"/>
      <w:lang w:val="en-US"/>
    </w:rPr>
  </w:style>
  <w:style w:type="paragraph" w:styleId="ae">
    <w:name w:val="Body Text"/>
    <w:basedOn w:val="a0"/>
    <w:rsid w:val="00405E3F"/>
    <w:pPr>
      <w:jc w:val="center"/>
    </w:pPr>
    <w:rPr>
      <w:b/>
      <w:snapToGrid w:val="0"/>
      <w:sz w:val="36"/>
      <w:szCs w:val="20"/>
      <w:lang w:val="en-US"/>
    </w:rPr>
  </w:style>
  <w:style w:type="paragraph" w:styleId="20">
    <w:name w:val="Body Text Indent 2"/>
    <w:basedOn w:val="a0"/>
    <w:rsid w:val="00405E3F"/>
    <w:pPr>
      <w:spacing w:line="360" w:lineRule="auto"/>
      <w:ind w:firstLine="456"/>
      <w:jc w:val="both"/>
    </w:pPr>
  </w:style>
  <w:style w:type="paragraph" w:styleId="31">
    <w:name w:val="Body Text Indent 3"/>
    <w:basedOn w:val="a0"/>
    <w:rsid w:val="00405E3F"/>
    <w:pPr>
      <w:tabs>
        <w:tab w:val="num" w:pos="1498"/>
      </w:tabs>
      <w:spacing w:line="360" w:lineRule="auto"/>
      <w:ind w:right="142" w:firstLine="851"/>
      <w:jc w:val="both"/>
    </w:pPr>
    <w:rPr>
      <w:snapToGrid w:val="0"/>
      <w:color w:val="FF0000"/>
    </w:rPr>
  </w:style>
  <w:style w:type="paragraph" w:styleId="12">
    <w:name w:val="toc 1"/>
    <w:basedOn w:val="a0"/>
    <w:next w:val="a0"/>
    <w:autoRedefine/>
    <w:semiHidden/>
    <w:rsid w:val="00405E3F"/>
  </w:style>
  <w:style w:type="paragraph" w:styleId="21">
    <w:name w:val="toc 2"/>
    <w:basedOn w:val="a0"/>
    <w:next w:val="a0"/>
    <w:autoRedefine/>
    <w:semiHidden/>
    <w:rsid w:val="00405E3F"/>
    <w:pPr>
      <w:ind w:left="240"/>
    </w:pPr>
  </w:style>
  <w:style w:type="paragraph" w:styleId="32">
    <w:name w:val="toc 3"/>
    <w:basedOn w:val="a0"/>
    <w:next w:val="a0"/>
    <w:autoRedefine/>
    <w:semiHidden/>
    <w:rsid w:val="00405E3F"/>
    <w:pPr>
      <w:ind w:left="480"/>
    </w:pPr>
  </w:style>
  <w:style w:type="paragraph" w:styleId="40">
    <w:name w:val="toc 4"/>
    <w:basedOn w:val="a0"/>
    <w:next w:val="a0"/>
    <w:autoRedefine/>
    <w:semiHidden/>
    <w:rsid w:val="00405E3F"/>
    <w:pPr>
      <w:ind w:left="720"/>
    </w:pPr>
  </w:style>
  <w:style w:type="paragraph" w:styleId="51">
    <w:name w:val="toc 5"/>
    <w:basedOn w:val="a0"/>
    <w:next w:val="a0"/>
    <w:autoRedefine/>
    <w:semiHidden/>
    <w:rsid w:val="00405E3F"/>
    <w:pPr>
      <w:ind w:left="960"/>
    </w:pPr>
  </w:style>
  <w:style w:type="paragraph" w:styleId="60">
    <w:name w:val="toc 6"/>
    <w:basedOn w:val="a0"/>
    <w:next w:val="a0"/>
    <w:autoRedefine/>
    <w:semiHidden/>
    <w:rsid w:val="00405E3F"/>
    <w:pPr>
      <w:ind w:left="1200"/>
    </w:pPr>
  </w:style>
  <w:style w:type="paragraph" w:styleId="7">
    <w:name w:val="toc 7"/>
    <w:basedOn w:val="a0"/>
    <w:next w:val="a0"/>
    <w:autoRedefine/>
    <w:semiHidden/>
    <w:rsid w:val="00405E3F"/>
    <w:pPr>
      <w:ind w:left="1440"/>
    </w:pPr>
  </w:style>
  <w:style w:type="paragraph" w:styleId="80">
    <w:name w:val="toc 8"/>
    <w:basedOn w:val="a0"/>
    <w:next w:val="a0"/>
    <w:autoRedefine/>
    <w:semiHidden/>
    <w:rsid w:val="00405E3F"/>
    <w:pPr>
      <w:ind w:left="1680"/>
    </w:pPr>
  </w:style>
  <w:style w:type="paragraph" w:styleId="90">
    <w:name w:val="toc 9"/>
    <w:basedOn w:val="a0"/>
    <w:next w:val="a0"/>
    <w:autoRedefine/>
    <w:semiHidden/>
    <w:rsid w:val="00405E3F"/>
    <w:pPr>
      <w:ind w:left="1920"/>
    </w:pPr>
  </w:style>
  <w:style w:type="character" w:styleId="af">
    <w:name w:val="Hyperlink"/>
    <w:rsid w:val="00405E3F"/>
    <w:rPr>
      <w:color w:val="0000FF"/>
      <w:u w:val="single"/>
    </w:rPr>
  </w:style>
  <w:style w:type="paragraph" w:styleId="22">
    <w:name w:val="Body Text 2"/>
    <w:basedOn w:val="a0"/>
    <w:rsid w:val="00496E50"/>
    <w:pPr>
      <w:spacing w:after="120" w:line="480" w:lineRule="auto"/>
    </w:pPr>
  </w:style>
  <w:style w:type="paragraph" w:customStyle="1" w:styleId="TextNormal">
    <w:name w:val="Text Normal"/>
    <w:basedOn w:val="a0"/>
    <w:link w:val="TextNormal0"/>
    <w:rsid w:val="007A6F46"/>
    <w:pPr>
      <w:ind w:left="567" w:right="567" w:firstLine="720"/>
      <w:jc w:val="both"/>
    </w:pPr>
    <w:rPr>
      <w:rFonts w:ascii="NTHarmonica" w:hAnsi="NTHarmonica"/>
      <w:sz w:val="20"/>
      <w:szCs w:val="20"/>
      <w:lang w:val="en-GB"/>
    </w:rPr>
  </w:style>
  <w:style w:type="character" w:customStyle="1" w:styleId="50">
    <w:name w:val="Заголовок 5 Знак"/>
    <w:link w:val="5"/>
    <w:rsid w:val="00EC34D9"/>
    <w:rPr>
      <w:rFonts w:ascii="Arial" w:hAnsi="Arial"/>
      <w:b/>
      <w:bCs/>
      <w:sz w:val="22"/>
      <w:szCs w:val="26"/>
    </w:rPr>
  </w:style>
  <w:style w:type="character" w:customStyle="1" w:styleId="TextNormal0">
    <w:name w:val="Text Normal Знак"/>
    <w:link w:val="TextNormal"/>
    <w:rsid w:val="00EC34D9"/>
    <w:rPr>
      <w:rFonts w:ascii="NTHarmonica" w:hAnsi="NTHarmonica"/>
      <w:lang w:val="en-GB" w:eastAsia="ru-RU" w:bidi="ar-SA"/>
    </w:rPr>
  </w:style>
  <w:style w:type="paragraph" w:customStyle="1" w:styleId="arial">
    <w:name w:val="записка arial"/>
    <w:basedOn w:val="ae"/>
    <w:autoRedefine/>
    <w:rsid w:val="009E29E7"/>
    <w:pPr>
      <w:spacing w:line="360" w:lineRule="auto"/>
      <w:ind w:firstLine="284"/>
      <w:jc w:val="left"/>
    </w:pPr>
    <w:rPr>
      <w:rFonts w:ascii="Arial" w:hAnsi="Arial" w:cs="Arial"/>
      <w:b w:val="0"/>
      <w:sz w:val="24"/>
      <w:lang w:val="ru-RU"/>
    </w:rPr>
  </w:style>
  <w:style w:type="paragraph" w:customStyle="1" w:styleId="a">
    <w:name w:val="записка список"/>
    <w:basedOn w:val="arial"/>
    <w:rsid w:val="009E29E7"/>
    <w:pPr>
      <w:numPr>
        <w:numId w:val="2"/>
      </w:numPr>
      <w:tabs>
        <w:tab w:val="clear" w:pos="567"/>
        <w:tab w:val="num" w:pos="284"/>
      </w:tabs>
      <w:ind w:left="0" w:firstLine="0"/>
    </w:pPr>
  </w:style>
  <w:style w:type="paragraph" w:customStyle="1" w:styleId="23">
    <w:name w:val="записка заголовок 2"/>
    <w:basedOn w:val="a0"/>
    <w:rsid w:val="009E29E7"/>
    <w:pPr>
      <w:spacing w:before="360" w:after="120"/>
      <w:jc w:val="center"/>
    </w:pPr>
    <w:rPr>
      <w:rFonts w:ascii="Arial" w:hAnsi="Arial" w:cs="Arial"/>
      <w:iCs/>
      <w:caps/>
      <w:snapToGrid w:val="0"/>
      <w:szCs w:val="20"/>
    </w:rPr>
  </w:style>
  <w:style w:type="paragraph" w:customStyle="1" w:styleId="Body">
    <w:name w:val="Body"/>
    <w:basedOn w:val="a0"/>
    <w:link w:val="Body0"/>
    <w:rsid w:val="00095CAB"/>
    <w:pPr>
      <w:spacing w:line="360" w:lineRule="atLeast"/>
      <w:ind w:left="284" w:firstLine="851"/>
      <w:jc w:val="both"/>
    </w:pPr>
    <w:rPr>
      <w:rFonts w:ascii="Pragmatica" w:hAnsi="Pragmatica"/>
      <w:szCs w:val="20"/>
    </w:rPr>
  </w:style>
  <w:style w:type="character" w:customStyle="1" w:styleId="Body0">
    <w:name w:val="Body Знак"/>
    <w:link w:val="Body"/>
    <w:rsid w:val="00095CAB"/>
    <w:rPr>
      <w:rFonts w:ascii="Pragmatica" w:hAnsi="Pragmatica"/>
      <w:sz w:val="24"/>
      <w:lang w:val="ru-RU" w:eastAsia="ru-RU" w:bidi="ar-SA"/>
    </w:rPr>
  </w:style>
  <w:style w:type="paragraph" w:customStyle="1" w:styleId="FR4">
    <w:name w:val="FR4"/>
    <w:rsid w:val="000B1AC3"/>
    <w:pPr>
      <w:widowControl w:val="0"/>
      <w:spacing w:line="440" w:lineRule="auto"/>
      <w:ind w:left="160" w:firstLine="680"/>
      <w:jc w:val="both"/>
    </w:pPr>
    <w:rPr>
      <w:rFonts w:ascii="Arial" w:hAnsi="Arial"/>
      <w:sz w:val="22"/>
    </w:rPr>
  </w:style>
  <w:style w:type="table" w:styleId="af0">
    <w:name w:val="Table Grid"/>
    <w:basedOn w:val="a2"/>
    <w:rsid w:val="00E57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rsid w:val="00EB4282"/>
    <w:pPr>
      <w:overflowPunct w:val="0"/>
      <w:autoSpaceDE w:val="0"/>
      <w:autoSpaceDN w:val="0"/>
      <w:adjustRightInd w:val="0"/>
      <w:textAlignment w:val="baseline"/>
    </w:pPr>
    <w:rPr>
      <w:rFonts w:ascii="Pragmatica" w:hAnsi="Pragmatica"/>
      <w:lang w:val="en-GB"/>
    </w:rPr>
  </w:style>
  <w:style w:type="paragraph" w:customStyle="1" w:styleId="Iniiaiieoaeno3">
    <w:name w:val="Iniiaiie oaeno 3"/>
    <w:basedOn w:val="Iauiue"/>
    <w:rsid w:val="00EB4282"/>
    <w:rPr>
      <w:rFonts w:ascii="Arial" w:hAnsi="Arial"/>
      <w:color w:val="000000"/>
      <w:lang w:val="ru-RU"/>
    </w:rPr>
  </w:style>
  <w:style w:type="paragraph" w:styleId="af1">
    <w:name w:val="Balloon Text"/>
    <w:basedOn w:val="a0"/>
    <w:semiHidden/>
    <w:rsid w:val="00416B63"/>
    <w:rPr>
      <w:rFonts w:ascii="Tahoma" w:hAnsi="Tahoma" w:cs="Tahoma"/>
      <w:sz w:val="16"/>
      <w:szCs w:val="16"/>
    </w:rPr>
  </w:style>
  <w:style w:type="paragraph" w:customStyle="1" w:styleId="DefaultParagraphFontParaCharChar">
    <w:name w:val="Default Paragraph Font Para Char Char Знак"/>
    <w:basedOn w:val="a0"/>
    <w:rsid w:val="000F66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0"/>
    <w:semiHidden/>
    <w:rsid w:val="003842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3">
    <w:name w:val="No Spacing"/>
    <w:qFormat/>
    <w:rsid w:val="00560A9D"/>
    <w:rPr>
      <w:rFonts w:eastAsia="Calibri"/>
      <w:sz w:val="28"/>
      <w:szCs w:val="22"/>
      <w:lang w:eastAsia="en-US"/>
    </w:rPr>
  </w:style>
  <w:style w:type="paragraph" w:customStyle="1" w:styleId="af4">
    <w:name w:val="Обычный по центру"/>
    <w:basedOn w:val="a0"/>
    <w:rsid w:val="0040042B"/>
    <w:pPr>
      <w:widowControl w:val="0"/>
      <w:jc w:val="center"/>
    </w:pPr>
  </w:style>
  <w:style w:type="paragraph" w:styleId="af5">
    <w:name w:val="List Number"/>
    <w:basedOn w:val="a0"/>
    <w:rsid w:val="0040042B"/>
    <w:pPr>
      <w:jc w:val="both"/>
    </w:pPr>
    <w:rPr>
      <w:b/>
    </w:rPr>
  </w:style>
  <w:style w:type="character" w:customStyle="1" w:styleId="24">
    <w:name w:val="Название объекта2 Знак"/>
    <w:aliases w:val=" Знак2 Знак,Знак Знак2 Знак,Название объекта11 Знак, Знак1 Знак Знак1"/>
    <w:rsid w:val="004D6E76"/>
    <w:rPr>
      <w:b/>
      <w:bCs/>
      <w:sz w:val="24"/>
      <w:szCs w:val="24"/>
      <w:lang w:val="ru-RU" w:eastAsia="ru-RU" w:bidi="ar-SA"/>
    </w:rPr>
  </w:style>
  <w:style w:type="character" w:styleId="af6">
    <w:name w:val="FollowedHyperlink"/>
    <w:rsid w:val="00AD7513"/>
    <w:rPr>
      <w:color w:val="800080"/>
      <w:u w:val="single"/>
    </w:rPr>
  </w:style>
  <w:style w:type="paragraph" w:styleId="af7">
    <w:name w:val="caption"/>
    <w:basedOn w:val="a0"/>
    <w:next w:val="a0"/>
    <w:qFormat/>
    <w:rsid w:val="00AD7513"/>
    <w:pPr>
      <w:jc w:val="center"/>
    </w:pPr>
    <w:rPr>
      <w:b/>
      <w:bCs/>
      <w:sz w:val="28"/>
      <w:szCs w:val="20"/>
    </w:rPr>
  </w:style>
  <w:style w:type="paragraph" w:styleId="af8">
    <w:name w:val="annotation subject"/>
    <w:basedOn w:val="ab"/>
    <w:next w:val="ab"/>
    <w:link w:val="af9"/>
    <w:rsid w:val="00AD7513"/>
    <w:rPr>
      <w:b/>
      <w:bCs/>
    </w:rPr>
  </w:style>
  <w:style w:type="character" w:customStyle="1" w:styleId="ac">
    <w:name w:val="Текст примечания Знак"/>
    <w:basedOn w:val="a1"/>
    <w:link w:val="ab"/>
    <w:semiHidden/>
    <w:rsid w:val="00AD7513"/>
  </w:style>
  <w:style w:type="character" w:customStyle="1" w:styleId="af9">
    <w:name w:val="Тема примечания Знак"/>
    <w:basedOn w:val="ac"/>
    <w:link w:val="af8"/>
    <w:rsid w:val="00AD7513"/>
  </w:style>
  <w:style w:type="paragraph" w:styleId="afa">
    <w:name w:val="footnote text"/>
    <w:basedOn w:val="a0"/>
    <w:link w:val="afb"/>
    <w:rsid w:val="00AD7513"/>
    <w:rPr>
      <w:sz w:val="22"/>
      <w:szCs w:val="20"/>
    </w:rPr>
  </w:style>
  <w:style w:type="character" w:customStyle="1" w:styleId="afb">
    <w:name w:val="Текст сноски Знак"/>
    <w:link w:val="afa"/>
    <w:rsid w:val="00AD7513"/>
    <w:rPr>
      <w:sz w:val="22"/>
    </w:rPr>
  </w:style>
  <w:style w:type="character" w:styleId="afc">
    <w:name w:val="footnote reference"/>
    <w:rsid w:val="00AD7513"/>
    <w:rPr>
      <w:vertAlign w:val="superscript"/>
    </w:rPr>
  </w:style>
  <w:style w:type="paragraph" w:styleId="afd">
    <w:name w:val="List Paragraph"/>
    <w:basedOn w:val="a0"/>
    <w:uiPriority w:val="34"/>
    <w:qFormat/>
    <w:rsid w:val="00596976"/>
    <w:pPr>
      <w:ind w:left="720"/>
      <w:contextualSpacing/>
    </w:pPr>
  </w:style>
  <w:style w:type="character" w:styleId="afe">
    <w:name w:val="Emphasis"/>
    <w:uiPriority w:val="20"/>
    <w:qFormat/>
    <w:rsid w:val="00F300F7"/>
    <w:rPr>
      <w:i/>
      <w:iCs/>
    </w:rPr>
  </w:style>
  <w:style w:type="character" w:customStyle="1" w:styleId="apple-converted-space">
    <w:name w:val="apple-converted-space"/>
    <w:rsid w:val="00F300F7"/>
  </w:style>
  <w:style w:type="paragraph" w:customStyle="1" w:styleId="-">
    <w:name w:val="Колонтитул(наз.орган-и)"/>
    <w:basedOn w:val="a0"/>
    <w:semiHidden/>
    <w:rsid w:val="00F300F7"/>
    <w:pPr>
      <w:spacing w:before="120" w:line="360" w:lineRule="auto"/>
      <w:jc w:val="center"/>
    </w:pPr>
    <w:rPr>
      <w:rFonts w:ascii="ISOCPEUR" w:hAnsi="ISOCPEUR"/>
      <w:i/>
      <w:sz w:val="20"/>
    </w:rPr>
  </w:style>
  <w:style w:type="paragraph" w:styleId="aff">
    <w:name w:val="Normal (Web)"/>
    <w:basedOn w:val="a0"/>
    <w:uiPriority w:val="99"/>
    <w:unhideWhenUsed/>
    <w:rsid w:val="0007561E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9.bin"/><Relationship Id="rId3" Type="http://schemas.openxmlformats.org/officeDocument/2006/relationships/image" Target="media/image2.wmf"/><Relationship Id="rId7" Type="http://schemas.openxmlformats.org/officeDocument/2006/relationships/oleObject" Target="embeddings/oleObject4.bin"/><Relationship Id="rId12" Type="http://schemas.openxmlformats.org/officeDocument/2006/relationships/oleObject" Target="embeddings/oleObject8.bin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6" Type="http://schemas.openxmlformats.org/officeDocument/2006/relationships/oleObject" Target="embeddings/oleObject3.bin"/><Relationship Id="rId11" Type="http://schemas.openxmlformats.org/officeDocument/2006/relationships/oleObject" Target="embeddings/oleObject7.bin"/><Relationship Id="rId5" Type="http://schemas.openxmlformats.org/officeDocument/2006/relationships/image" Target="media/image3.wmf"/><Relationship Id="rId10" Type="http://schemas.openxmlformats.org/officeDocument/2006/relationships/oleObject" Target="embeddings/oleObject6.bin"/><Relationship Id="rId4" Type="http://schemas.openxmlformats.org/officeDocument/2006/relationships/oleObject" Target="embeddings/oleObject2.bin"/><Relationship Id="rId9" Type="http://schemas.openxmlformats.org/officeDocument/2006/relationships/oleObject" Target="embeddings/oleObject5.bin"/><Relationship Id="rId14" Type="http://schemas.openxmlformats.org/officeDocument/2006/relationships/oleObject" Target="embeddings/oleObject10.bin"/></Relationships>
</file>

<file path=word/_rels/header4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19.bin"/><Relationship Id="rId3" Type="http://schemas.openxmlformats.org/officeDocument/2006/relationships/image" Target="media/image2.wmf"/><Relationship Id="rId7" Type="http://schemas.openxmlformats.org/officeDocument/2006/relationships/oleObject" Target="embeddings/oleObject14.bin"/><Relationship Id="rId12" Type="http://schemas.openxmlformats.org/officeDocument/2006/relationships/oleObject" Target="embeddings/oleObject18.bin"/><Relationship Id="rId2" Type="http://schemas.openxmlformats.org/officeDocument/2006/relationships/oleObject" Target="embeddings/oleObject11.bin"/><Relationship Id="rId1" Type="http://schemas.openxmlformats.org/officeDocument/2006/relationships/image" Target="media/image1.wmf"/><Relationship Id="rId6" Type="http://schemas.openxmlformats.org/officeDocument/2006/relationships/oleObject" Target="embeddings/oleObject13.bin"/><Relationship Id="rId11" Type="http://schemas.openxmlformats.org/officeDocument/2006/relationships/oleObject" Target="embeddings/oleObject17.bin"/><Relationship Id="rId5" Type="http://schemas.openxmlformats.org/officeDocument/2006/relationships/image" Target="media/image3.wmf"/><Relationship Id="rId10" Type="http://schemas.openxmlformats.org/officeDocument/2006/relationships/oleObject" Target="embeddings/oleObject16.bin"/><Relationship Id="rId4" Type="http://schemas.openxmlformats.org/officeDocument/2006/relationships/oleObject" Target="embeddings/oleObject12.bin"/><Relationship Id="rId9" Type="http://schemas.openxmlformats.org/officeDocument/2006/relationships/oleObject" Target="embeddings/oleObject15.bin"/><Relationship Id="rId14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ha\Desktop\15&#1043;&#1055;%20&#1044;&#1057;4-&#1069;&#1055;.6.&#1053;%2018.1-18.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BDD5A-DA9E-4B40-A261-A1F02281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15ГП ДС4-ЭП.6.Н 18.1-18.9</Template>
  <TotalTime>4</TotalTime>
  <Pages>8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строительного проекта</vt:lpstr>
    </vt:vector>
  </TitlesOfParts>
  <Company>ASU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строительного проекта</dc:title>
  <dc:creator>Lesha</dc:creator>
  <cp:lastModifiedBy>Коврижкина Елена Юрьевна</cp:lastModifiedBy>
  <cp:revision>4</cp:revision>
  <cp:lastPrinted>2014-08-19T07:21:00Z</cp:lastPrinted>
  <dcterms:created xsi:type="dcterms:W3CDTF">2019-09-23T07:32:00Z</dcterms:created>
  <dcterms:modified xsi:type="dcterms:W3CDTF">2019-10-15T00:13:00Z</dcterms:modified>
</cp:coreProperties>
</file>